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7DA6" w:rsidRDefault="006A7DA6" w:rsidP="00000036">
      <w:pPr>
        <w:pStyle w:val="berschrift1"/>
        <w:numPr>
          <w:ilvl w:val="0"/>
          <w:numId w:val="0"/>
        </w:numPr>
      </w:pPr>
      <w:bookmarkStart w:id="0" w:name="_Hlk499472128"/>
      <w:bookmarkStart w:id="1" w:name="_Toc412541715"/>
      <w:r>
        <w:t>Kreativer Impuls zum Einstieg: Handlungsgang und Thematik einer variierten Bildergeschichte ermitteln</w:t>
      </w:r>
    </w:p>
    <w:p w:rsidR="00F131AC" w:rsidRPr="006A7DA6" w:rsidRDefault="00DF3E33" w:rsidP="00000036">
      <w:pPr>
        <w:pStyle w:val="berschrift1"/>
        <w:numPr>
          <w:ilvl w:val="0"/>
          <w:numId w:val="0"/>
        </w:numPr>
        <w:rPr>
          <w:b w:val="0"/>
          <w:sz w:val="24"/>
          <w:szCs w:val="24"/>
        </w:rPr>
      </w:pPr>
      <w:bookmarkStart w:id="2" w:name="_Hlk499472197"/>
      <w:bookmarkEnd w:id="0"/>
      <w:r>
        <w:rPr>
          <w:b w:val="0"/>
          <w:sz w:val="24"/>
          <w:szCs w:val="24"/>
        </w:rPr>
        <w:t>Thema/</w:t>
      </w:r>
      <w:r w:rsidR="006A7DA6" w:rsidRPr="006A7DA6">
        <w:rPr>
          <w:b w:val="0"/>
          <w:sz w:val="24"/>
          <w:szCs w:val="24"/>
        </w:rPr>
        <w:t xml:space="preserve">Funktion des Impulses: </w:t>
      </w:r>
      <w:r w:rsidR="00000036" w:rsidRPr="006A7DA6">
        <w:rPr>
          <w:b w:val="0"/>
          <w:sz w:val="24"/>
          <w:szCs w:val="24"/>
        </w:rPr>
        <w:t>Kreativer Einstieg in die Themen Textverständnis – erweiterte Textwiedergabe – Textinterpretation: Thema/Aussage und Handlungsgang</w:t>
      </w:r>
      <w:bookmarkEnd w:id="1"/>
    </w:p>
    <w:bookmarkEnd w:id="2"/>
    <w:p w:rsidR="00565A2C" w:rsidRPr="00565A2C" w:rsidRDefault="00565A2C" w:rsidP="00565A2C">
      <w:pPr>
        <w:pStyle w:val="Textkrper-Erstzeileneinzug"/>
      </w:pPr>
    </w:p>
    <w:p w:rsidR="00000036" w:rsidRPr="00000036" w:rsidRDefault="00000036" w:rsidP="00000036">
      <w:pPr>
        <w:pStyle w:val="Textkrper"/>
        <w:rPr>
          <w:b/>
        </w:rPr>
      </w:pPr>
      <w:r w:rsidRPr="00000036">
        <w:rPr>
          <w:b/>
        </w:rPr>
        <w:t>Frage:</w:t>
      </w:r>
    </w:p>
    <w:p w:rsidR="00000036" w:rsidRDefault="00000036" w:rsidP="00565A2C">
      <w:pPr>
        <w:pStyle w:val="Textkrper"/>
        <w:numPr>
          <w:ilvl w:val="0"/>
          <w:numId w:val="27"/>
        </w:numPr>
      </w:pPr>
      <w:r>
        <w:t>Was sagt die Bildfolge a</w:t>
      </w:r>
      <w:r w:rsidR="0012341E">
        <w:t>us bzw. ist das Thema der Bild</w:t>
      </w:r>
      <w:r>
        <w:t>folge?</w:t>
      </w:r>
    </w:p>
    <w:p w:rsidR="00000036" w:rsidRDefault="00000036" w:rsidP="00000036">
      <w:pPr>
        <w:pStyle w:val="Textkrper"/>
      </w:pPr>
    </w:p>
    <w:p w:rsidR="00F131AC" w:rsidRDefault="00000036" w:rsidP="00000036">
      <w:pPr>
        <w:pStyle w:val="Textkrper"/>
        <w:rPr>
          <w:b/>
        </w:rPr>
      </w:pPr>
      <w:r w:rsidRPr="00000036">
        <w:rPr>
          <w:b/>
        </w:rPr>
        <w:t>Bildfolge 1:</w:t>
      </w:r>
      <w:r w:rsidR="00F131AC" w:rsidRPr="00000036">
        <w:rPr>
          <w:b/>
        </w:rPr>
        <w:t xml:space="preserve"> </w:t>
      </w:r>
    </w:p>
    <w:p w:rsidR="00000036" w:rsidRPr="00000036" w:rsidRDefault="00000036" w:rsidP="00000036">
      <w:pPr>
        <w:pStyle w:val="Textkrper-Erstzeileneinzug"/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70"/>
        <w:gridCol w:w="4871"/>
      </w:tblGrid>
      <w:tr w:rsidR="00000036" w:rsidTr="00201A47">
        <w:tc>
          <w:tcPr>
            <w:tcW w:w="4870" w:type="dxa"/>
          </w:tcPr>
          <w:p w:rsidR="00000036" w:rsidRDefault="00000036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86B1C1C" wp14:editId="20223D68">
                  <wp:extent cx="2601686" cy="1910080"/>
                  <wp:effectExtent l="0" t="0" r="8255" b="0"/>
                  <wp:docPr id="2" name="Grafik 2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13" t="23046" r="50730" b="55375"/>
                          <a:stretch/>
                        </pic:blipFill>
                        <pic:spPr bwMode="auto">
                          <a:xfrm>
                            <a:off x="0" y="0"/>
                            <a:ext cx="2606229" cy="1913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</w:tcPr>
          <w:p w:rsidR="00000036" w:rsidRDefault="00000036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C9A9373" wp14:editId="3117865C">
                  <wp:extent cx="2721428" cy="1904365"/>
                  <wp:effectExtent l="0" t="0" r="3175" b="635"/>
                  <wp:docPr id="3" name="Grafik 3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429" t="22800" r="27846" b="55673"/>
                          <a:stretch/>
                        </pic:blipFill>
                        <pic:spPr bwMode="auto">
                          <a:xfrm>
                            <a:off x="0" y="0"/>
                            <a:ext cx="2727723" cy="190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0036" w:rsidRDefault="00000036" w:rsidP="00000036">
      <w:pPr>
        <w:pStyle w:val="Textkrper-Erstzeileneinzug"/>
        <w:ind w:firstLine="0"/>
      </w:pPr>
    </w:p>
    <w:p w:rsidR="00565A2C" w:rsidRDefault="00565A2C" w:rsidP="00000036">
      <w:pPr>
        <w:pStyle w:val="Textkrper-Erstzeileneinzug"/>
        <w:ind w:firstLine="0"/>
      </w:pPr>
    </w:p>
    <w:p w:rsidR="00000036" w:rsidRPr="00000036" w:rsidRDefault="00000036" w:rsidP="00000036">
      <w:pPr>
        <w:pStyle w:val="Textkrper-Erstzeileneinzug"/>
        <w:ind w:firstLine="0"/>
        <w:rPr>
          <w:b/>
        </w:rPr>
      </w:pPr>
      <w:r w:rsidRPr="00000036">
        <w:rPr>
          <w:b/>
        </w:rPr>
        <w:t>Frage:</w:t>
      </w:r>
    </w:p>
    <w:p w:rsidR="002E217E" w:rsidRDefault="00000036" w:rsidP="00565A2C">
      <w:pPr>
        <w:pStyle w:val="Einrckung1"/>
        <w:numPr>
          <w:ilvl w:val="0"/>
          <w:numId w:val="27"/>
        </w:numPr>
      </w:pPr>
      <w:r>
        <w:t>Wie verändert sich die Aussage bzw. die Thematik der Bildfolge 1 in Bildfolge 2?</w:t>
      </w:r>
    </w:p>
    <w:p w:rsidR="00000036" w:rsidRDefault="00000036" w:rsidP="002E217E">
      <w:pPr>
        <w:pStyle w:val="Einrckung1"/>
        <w:ind w:left="720" w:firstLine="0"/>
      </w:pPr>
      <w:r>
        <w:t>Begründen Sie</w:t>
      </w:r>
      <w:r w:rsidR="004A1FE0">
        <w:t>.</w:t>
      </w:r>
    </w:p>
    <w:p w:rsidR="00000036" w:rsidRDefault="00000036" w:rsidP="00000036">
      <w:pPr>
        <w:pStyle w:val="Textkrper-Erstzeileneinzug"/>
      </w:pPr>
    </w:p>
    <w:p w:rsidR="00000036" w:rsidRPr="00000036" w:rsidRDefault="00000036" w:rsidP="00000036">
      <w:pPr>
        <w:pStyle w:val="Textkrper-Erstzeileneinzug"/>
        <w:ind w:firstLine="0"/>
        <w:rPr>
          <w:b/>
        </w:rPr>
      </w:pPr>
      <w:r w:rsidRPr="00000036">
        <w:rPr>
          <w:b/>
        </w:rPr>
        <w:t>Bildfolge 2:</w:t>
      </w:r>
    </w:p>
    <w:p w:rsidR="00000036" w:rsidRDefault="00000036" w:rsidP="00000036">
      <w:pPr>
        <w:pStyle w:val="Textkrper-Erstzeileneinzug"/>
        <w:ind w:firstLine="0"/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70"/>
        <w:gridCol w:w="4871"/>
      </w:tblGrid>
      <w:tr w:rsidR="00000036" w:rsidTr="00201A47">
        <w:tc>
          <w:tcPr>
            <w:tcW w:w="4870" w:type="dxa"/>
          </w:tcPr>
          <w:p w:rsidR="00000036" w:rsidRDefault="00000036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7CCF653" wp14:editId="7D1299C0">
                  <wp:extent cx="2737757" cy="1882140"/>
                  <wp:effectExtent l="0" t="0" r="5715" b="3810"/>
                  <wp:docPr id="10" name="Grafik 10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213" t="22924" r="27933" b="55801"/>
                          <a:stretch/>
                        </pic:blipFill>
                        <pic:spPr bwMode="auto">
                          <a:xfrm>
                            <a:off x="0" y="0"/>
                            <a:ext cx="2744077" cy="188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1" w:type="dxa"/>
          </w:tcPr>
          <w:p w:rsidR="00000036" w:rsidRDefault="00000036" w:rsidP="00201A47">
            <w:pPr>
              <w:jc w:val="right"/>
            </w:pPr>
            <w:r>
              <w:rPr>
                <w:noProof/>
                <w:lang w:eastAsia="de-DE"/>
              </w:rPr>
              <w:drawing>
                <wp:inline distT="0" distB="0" distL="0" distR="0" wp14:anchorId="4DA16584" wp14:editId="43C06214">
                  <wp:extent cx="2471057" cy="1898015"/>
                  <wp:effectExtent l="0" t="0" r="5715" b="6985"/>
                  <wp:docPr id="12" name="Grafik 12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65" t="47317" r="30109" b="31228"/>
                          <a:stretch/>
                        </pic:blipFill>
                        <pic:spPr bwMode="auto">
                          <a:xfrm>
                            <a:off x="0" y="0"/>
                            <a:ext cx="2474307" cy="1900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5A2C" w:rsidRDefault="00565A2C" w:rsidP="00000036">
      <w:pPr>
        <w:pStyle w:val="Textkrper-Erstzeileneinzug"/>
        <w:ind w:firstLine="0"/>
      </w:pPr>
    </w:p>
    <w:p w:rsidR="00565A2C" w:rsidRPr="00565A2C" w:rsidRDefault="00565A2C" w:rsidP="00565A2C">
      <w:pPr>
        <w:pStyle w:val="Textkrper-Erstzeileneinzug"/>
        <w:ind w:firstLine="0"/>
        <w:rPr>
          <w:b/>
        </w:rPr>
      </w:pPr>
      <w:r w:rsidRPr="00565A2C">
        <w:rPr>
          <w:b/>
        </w:rPr>
        <w:t>Frage:</w:t>
      </w:r>
    </w:p>
    <w:p w:rsidR="00565A2C" w:rsidRDefault="00565A2C" w:rsidP="00565A2C">
      <w:pPr>
        <w:pStyle w:val="Textkrper-Erstzeileneinzug"/>
      </w:pPr>
      <w:r>
        <w:t>-</w:t>
      </w:r>
      <w:r>
        <w:tab/>
        <w:t>Was sagt die Bildfolge a</w:t>
      </w:r>
      <w:r w:rsidR="0012341E">
        <w:t>us bzw. ist das Thema der Bild</w:t>
      </w:r>
      <w:r>
        <w:t xml:space="preserve">folge? </w:t>
      </w:r>
    </w:p>
    <w:p w:rsidR="00565A2C" w:rsidRDefault="00565A2C" w:rsidP="00565A2C">
      <w:pPr>
        <w:pStyle w:val="Textkrper-Erstzeileneinzug"/>
        <w:ind w:firstLine="0"/>
        <w:rPr>
          <w:b/>
        </w:rPr>
      </w:pPr>
      <w:r w:rsidRPr="00565A2C">
        <w:rPr>
          <w:b/>
        </w:rPr>
        <w:lastRenderedPageBreak/>
        <w:t>Bildfolge 3:</w:t>
      </w:r>
    </w:p>
    <w:p w:rsidR="00565A2C" w:rsidRDefault="00565A2C" w:rsidP="00565A2C">
      <w:pPr>
        <w:pStyle w:val="Textkrper-Erstzeileneinzug"/>
        <w:ind w:firstLine="0"/>
        <w:rPr>
          <w:b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247"/>
        <w:gridCol w:w="3281"/>
        <w:gridCol w:w="3247"/>
      </w:tblGrid>
      <w:tr w:rsidR="00565A2C" w:rsidTr="00201A47">
        <w:tc>
          <w:tcPr>
            <w:tcW w:w="3247" w:type="dxa"/>
          </w:tcPr>
          <w:p w:rsidR="00565A2C" w:rsidRDefault="00565A2C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43A09F8" wp14:editId="319D4AA8">
                  <wp:extent cx="1911030" cy="1344460"/>
                  <wp:effectExtent l="0" t="0" r="0" b="8255"/>
                  <wp:docPr id="16" name="Grafik 16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13" t="23947" r="50730" b="55375"/>
                          <a:stretch/>
                        </pic:blipFill>
                        <pic:spPr bwMode="auto">
                          <a:xfrm>
                            <a:off x="0" y="0"/>
                            <a:ext cx="1928330" cy="1356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7" w:type="dxa"/>
          </w:tcPr>
          <w:p w:rsidR="00565A2C" w:rsidRDefault="00565A2C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7A45E785" wp14:editId="66CFC702">
                  <wp:extent cx="1946275" cy="1371173"/>
                  <wp:effectExtent l="0" t="0" r="0" b="635"/>
                  <wp:docPr id="17" name="Grafik 17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078" t="23301" r="27845" b="55673"/>
                          <a:stretch/>
                        </pic:blipFill>
                        <pic:spPr bwMode="auto">
                          <a:xfrm>
                            <a:off x="0" y="0"/>
                            <a:ext cx="1958723" cy="1379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7" w:type="dxa"/>
          </w:tcPr>
          <w:p w:rsidR="00565A2C" w:rsidRDefault="00565A2C" w:rsidP="00201A47">
            <w:pPr>
              <w:jc w:val="right"/>
            </w:pPr>
            <w:r>
              <w:rPr>
                <w:noProof/>
                <w:lang w:eastAsia="de-DE"/>
              </w:rPr>
              <w:drawing>
                <wp:inline distT="0" distB="0" distL="0" distR="0" wp14:anchorId="4C1294EE" wp14:editId="7FE85C4D">
                  <wp:extent cx="1709057" cy="1337945"/>
                  <wp:effectExtent l="0" t="0" r="5715" b="0"/>
                  <wp:docPr id="18" name="Grafik 18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65" t="47317" r="30481" b="31228"/>
                          <a:stretch/>
                        </pic:blipFill>
                        <pic:spPr bwMode="auto">
                          <a:xfrm>
                            <a:off x="0" y="0"/>
                            <a:ext cx="1720018" cy="1346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5A2C" w:rsidRPr="00565A2C" w:rsidRDefault="00565A2C" w:rsidP="00565A2C">
      <w:pPr>
        <w:pStyle w:val="Textkrper-Erstzeileneinzug"/>
        <w:ind w:firstLine="0"/>
        <w:rPr>
          <w:b/>
        </w:rPr>
      </w:pPr>
    </w:p>
    <w:p w:rsidR="00000036" w:rsidRDefault="00000036" w:rsidP="00000036">
      <w:pPr>
        <w:pStyle w:val="Textkrper-Erstzeileneinzug"/>
        <w:ind w:firstLine="0"/>
      </w:pPr>
    </w:p>
    <w:p w:rsidR="00565A2C" w:rsidRPr="00565A2C" w:rsidRDefault="00565A2C" w:rsidP="00565A2C">
      <w:pPr>
        <w:pStyle w:val="Textkrper-Erstzeileneinzug"/>
        <w:ind w:firstLine="0"/>
        <w:rPr>
          <w:b/>
        </w:rPr>
      </w:pPr>
      <w:r w:rsidRPr="00565A2C">
        <w:rPr>
          <w:b/>
        </w:rPr>
        <w:t>Frage:</w:t>
      </w:r>
    </w:p>
    <w:p w:rsidR="00565A2C" w:rsidRDefault="00565A2C" w:rsidP="00565A2C">
      <w:pPr>
        <w:pStyle w:val="Textkrper-Erstzeileneinzug"/>
      </w:pPr>
      <w:r>
        <w:t>-</w:t>
      </w:r>
      <w:r>
        <w:tab/>
        <w:t>Wie verändert sich die Aussage/Thematik der Bildfolge 3 in Bildfolge 4 und warum?</w:t>
      </w:r>
    </w:p>
    <w:p w:rsidR="00565A2C" w:rsidRDefault="00565A2C" w:rsidP="00565A2C">
      <w:pPr>
        <w:pStyle w:val="Textkrper-Erstzeileneinzug"/>
      </w:pPr>
    </w:p>
    <w:p w:rsidR="00000036" w:rsidRPr="00565A2C" w:rsidRDefault="00565A2C" w:rsidP="00565A2C">
      <w:pPr>
        <w:pStyle w:val="Textkrper-Erstzeileneinzug"/>
        <w:ind w:firstLine="0"/>
        <w:rPr>
          <w:b/>
        </w:rPr>
      </w:pPr>
      <w:r w:rsidRPr="00565A2C">
        <w:rPr>
          <w:b/>
        </w:rPr>
        <w:t>Bildfolge 4:</w:t>
      </w:r>
    </w:p>
    <w:p w:rsidR="00565A2C" w:rsidRDefault="00565A2C" w:rsidP="00000036">
      <w:pPr>
        <w:pStyle w:val="Textkrper-Erstzeileneinzug"/>
        <w:ind w:firstLine="0"/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511"/>
        <w:gridCol w:w="3306"/>
        <w:gridCol w:w="3281"/>
        <w:gridCol w:w="1756"/>
      </w:tblGrid>
      <w:tr w:rsidR="007D7022" w:rsidTr="00201A47">
        <w:tc>
          <w:tcPr>
            <w:tcW w:w="1555" w:type="dxa"/>
            <w:tcBorders>
              <w:top w:val="nil"/>
              <w:left w:val="nil"/>
              <w:bottom w:val="nil"/>
              <w:right w:val="nil"/>
            </w:tcBorders>
          </w:tcPr>
          <w:p w:rsidR="007D7022" w:rsidRDefault="007D7022" w:rsidP="00201A47"/>
        </w:tc>
        <w:tc>
          <w:tcPr>
            <w:tcW w:w="3189" w:type="dxa"/>
            <w:tcBorders>
              <w:top w:val="nil"/>
              <w:left w:val="nil"/>
              <w:bottom w:val="single" w:sz="12" w:space="0" w:color="000000" w:themeColor="text1"/>
              <w:right w:val="nil"/>
            </w:tcBorders>
          </w:tcPr>
          <w:p w:rsidR="007D7022" w:rsidRDefault="007D7022" w:rsidP="00201A47">
            <w:r>
              <w:t>1</w:t>
            </w:r>
          </w:p>
        </w:tc>
        <w:tc>
          <w:tcPr>
            <w:tcW w:w="3189" w:type="dxa"/>
            <w:tcBorders>
              <w:top w:val="nil"/>
              <w:left w:val="nil"/>
              <w:bottom w:val="single" w:sz="12" w:space="0" w:color="000000" w:themeColor="text1"/>
              <w:right w:val="nil"/>
            </w:tcBorders>
          </w:tcPr>
          <w:p w:rsidR="007D7022" w:rsidRDefault="007D7022" w:rsidP="00201A47">
            <w:r>
              <w:t>2</w:t>
            </w:r>
          </w:p>
        </w:tc>
        <w:tc>
          <w:tcPr>
            <w:tcW w:w="1808" w:type="dxa"/>
            <w:tcBorders>
              <w:top w:val="nil"/>
              <w:left w:val="nil"/>
              <w:bottom w:val="nil"/>
              <w:right w:val="nil"/>
            </w:tcBorders>
          </w:tcPr>
          <w:p w:rsidR="007D7022" w:rsidRDefault="007D7022" w:rsidP="00201A47"/>
        </w:tc>
      </w:tr>
      <w:tr w:rsidR="007D7022" w:rsidTr="00201A47">
        <w:tc>
          <w:tcPr>
            <w:tcW w:w="1555" w:type="dxa"/>
            <w:tcBorders>
              <w:top w:val="nil"/>
              <w:left w:val="nil"/>
              <w:bottom w:val="nil"/>
              <w:right w:val="single" w:sz="12" w:space="0" w:color="000000" w:themeColor="text1"/>
            </w:tcBorders>
          </w:tcPr>
          <w:p w:rsidR="007D7022" w:rsidRDefault="007D7022" w:rsidP="00201A47"/>
        </w:tc>
        <w:tc>
          <w:tcPr>
            <w:tcW w:w="3189" w:type="dxa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</w:tcPr>
          <w:p w:rsidR="007D7022" w:rsidRDefault="007D7022" w:rsidP="00201A47">
            <w:r>
              <w:rPr>
                <w:noProof/>
                <w:lang w:eastAsia="de-DE"/>
              </w:rPr>
              <w:drawing>
                <wp:inline distT="0" distB="0" distL="0" distR="0" wp14:anchorId="7D2C90EF" wp14:editId="31C11E2E">
                  <wp:extent cx="1953860" cy="1374593"/>
                  <wp:effectExtent l="0" t="0" r="8890" b="0"/>
                  <wp:docPr id="19" name="Grafik 19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13" t="23947" r="50730" b="55375"/>
                          <a:stretch/>
                        </pic:blipFill>
                        <pic:spPr bwMode="auto">
                          <a:xfrm>
                            <a:off x="0" y="0"/>
                            <a:ext cx="1964069" cy="138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9" w:type="dxa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</w:tcPr>
          <w:p w:rsidR="007D7022" w:rsidRDefault="007D7022" w:rsidP="00201A47">
            <w:r>
              <w:rPr>
                <w:noProof/>
                <w:lang w:eastAsia="de-DE"/>
              </w:rPr>
              <w:drawing>
                <wp:inline distT="0" distB="0" distL="0" distR="0" wp14:anchorId="58AFA034" wp14:editId="64A1CE65">
                  <wp:extent cx="1946275" cy="1371173"/>
                  <wp:effectExtent l="0" t="0" r="0" b="635"/>
                  <wp:docPr id="20" name="Grafik 20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078" t="23301" r="27845" b="55673"/>
                          <a:stretch/>
                        </pic:blipFill>
                        <pic:spPr bwMode="auto">
                          <a:xfrm>
                            <a:off x="0" y="0"/>
                            <a:ext cx="1958723" cy="1379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tcBorders>
              <w:top w:val="nil"/>
              <w:left w:val="single" w:sz="12" w:space="0" w:color="000000" w:themeColor="text1"/>
              <w:bottom w:val="nil"/>
              <w:right w:val="nil"/>
            </w:tcBorders>
          </w:tcPr>
          <w:p w:rsidR="007D7022" w:rsidRDefault="007D7022" w:rsidP="00201A47"/>
        </w:tc>
      </w:tr>
      <w:tr w:rsidR="007D7022" w:rsidTr="00201A47">
        <w:tc>
          <w:tcPr>
            <w:tcW w:w="1555" w:type="dxa"/>
            <w:tcBorders>
              <w:top w:val="nil"/>
              <w:left w:val="nil"/>
              <w:bottom w:val="nil"/>
              <w:right w:val="nil"/>
            </w:tcBorders>
          </w:tcPr>
          <w:p w:rsidR="007D7022" w:rsidRDefault="007D7022" w:rsidP="00201A47"/>
        </w:tc>
        <w:tc>
          <w:tcPr>
            <w:tcW w:w="3189" w:type="dxa"/>
            <w:tcBorders>
              <w:top w:val="single" w:sz="12" w:space="0" w:color="000000" w:themeColor="text1"/>
              <w:left w:val="nil"/>
              <w:bottom w:val="single" w:sz="12" w:space="0" w:color="000000" w:themeColor="text1"/>
              <w:right w:val="nil"/>
            </w:tcBorders>
          </w:tcPr>
          <w:p w:rsidR="007D7022" w:rsidRDefault="007D7022" w:rsidP="00201A47">
            <w:r>
              <w:t>3</w:t>
            </w:r>
          </w:p>
        </w:tc>
        <w:tc>
          <w:tcPr>
            <w:tcW w:w="3189" w:type="dxa"/>
            <w:tcBorders>
              <w:top w:val="single" w:sz="12" w:space="0" w:color="000000" w:themeColor="text1"/>
              <w:left w:val="nil"/>
              <w:bottom w:val="single" w:sz="12" w:space="0" w:color="000000" w:themeColor="text1"/>
              <w:right w:val="nil"/>
            </w:tcBorders>
          </w:tcPr>
          <w:p w:rsidR="007D7022" w:rsidRDefault="007D7022" w:rsidP="00201A47">
            <w:r>
              <w:t>4</w:t>
            </w:r>
          </w:p>
        </w:tc>
        <w:tc>
          <w:tcPr>
            <w:tcW w:w="1808" w:type="dxa"/>
            <w:tcBorders>
              <w:top w:val="nil"/>
              <w:left w:val="nil"/>
              <w:bottom w:val="nil"/>
              <w:right w:val="nil"/>
            </w:tcBorders>
          </w:tcPr>
          <w:p w:rsidR="007D7022" w:rsidRDefault="007D7022" w:rsidP="00201A47"/>
        </w:tc>
      </w:tr>
      <w:tr w:rsidR="007D7022" w:rsidTr="00201A47">
        <w:tc>
          <w:tcPr>
            <w:tcW w:w="1555" w:type="dxa"/>
            <w:tcBorders>
              <w:top w:val="nil"/>
              <w:left w:val="nil"/>
              <w:bottom w:val="nil"/>
              <w:right w:val="single" w:sz="12" w:space="0" w:color="000000" w:themeColor="text1"/>
            </w:tcBorders>
          </w:tcPr>
          <w:p w:rsidR="007D7022" w:rsidRDefault="007D7022" w:rsidP="00201A47"/>
        </w:tc>
        <w:tc>
          <w:tcPr>
            <w:tcW w:w="3189" w:type="dxa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</w:tcPr>
          <w:p w:rsidR="007D7022" w:rsidRDefault="007D7022" w:rsidP="00201A4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E77DAEC" wp14:editId="47166E98">
                  <wp:extent cx="1838234" cy="1325268"/>
                  <wp:effectExtent l="0" t="0" r="0" b="8255"/>
                  <wp:docPr id="4" name="Grafik 4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73" t="47749" r="50386" b="30976"/>
                          <a:stretch/>
                        </pic:blipFill>
                        <pic:spPr bwMode="auto">
                          <a:xfrm>
                            <a:off x="0" y="0"/>
                            <a:ext cx="1848209" cy="1332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9" w:type="dxa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</w:tcPr>
          <w:p w:rsidR="007D7022" w:rsidRDefault="007D7022" w:rsidP="00201A47">
            <w:pPr>
              <w:jc w:val="right"/>
            </w:pPr>
            <w:r>
              <w:rPr>
                <w:noProof/>
                <w:lang w:eastAsia="de-DE"/>
              </w:rPr>
              <w:drawing>
                <wp:inline distT="0" distB="0" distL="0" distR="0" wp14:anchorId="429D9569" wp14:editId="3279AEF8">
                  <wp:extent cx="1758043" cy="1337945"/>
                  <wp:effectExtent l="0" t="0" r="0" b="0"/>
                  <wp:docPr id="1" name="Grafik 1" descr="C:\Users\Bernd\AppData\Local\Microsoft\Windows\INetCache\Content.Word\Pinkelnder Hund Wolfgang Hafner Zeichnung 360dpi klein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ernd\AppData\Local\Microsoft\Windows\INetCache\Content.Word\Pinkelnder Hund Wolfgang Hafner Zeichnung 360dpi klein0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66" t="47317" r="29926" b="31228"/>
                          <a:stretch/>
                        </pic:blipFill>
                        <pic:spPr bwMode="auto">
                          <a:xfrm>
                            <a:off x="0" y="0"/>
                            <a:ext cx="1769318" cy="1346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  <w:tcBorders>
              <w:top w:val="nil"/>
              <w:left w:val="single" w:sz="12" w:space="0" w:color="000000" w:themeColor="text1"/>
              <w:bottom w:val="nil"/>
              <w:right w:val="nil"/>
            </w:tcBorders>
          </w:tcPr>
          <w:p w:rsidR="007D7022" w:rsidRDefault="007D7022" w:rsidP="00201A47"/>
        </w:tc>
      </w:tr>
    </w:tbl>
    <w:p w:rsidR="00565A2C" w:rsidRDefault="00565A2C" w:rsidP="00000036">
      <w:pPr>
        <w:pStyle w:val="Textkrper-Erstzeileneinzug"/>
        <w:ind w:firstLine="0"/>
      </w:pPr>
    </w:p>
    <w:p w:rsidR="007D7022" w:rsidRDefault="007D7022" w:rsidP="00000036">
      <w:pPr>
        <w:pStyle w:val="Textkrper-Erstzeileneinzug"/>
        <w:ind w:firstLine="0"/>
      </w:pPr>
    </w:p>
    <w:p w:rsidR="007D7022" w:rsidRPr="007D7022" w:rsidRDefault="007D7022" w:rsidP="007D7022">
      <w:pPr>
        <w:pStyle w:val="Textkrper-Erstzeileneinzug"/>
        <w:ind w:firstLine="0"/>
        <w:rPr>
          <w:b/>
        </w:rPr>
      </w:pPr>
      <w:r w:rsidRPr="007D7022">
        <w:rPr>
          <w:b/>
        </w:rPr>
        <w:t>Frage:</w:t>
      </w:r>
    </w:p>
    <w:p w:rsidR="007D7022" w:rsidRDefault="007D7022" w:rsidP="007D7022">
      <w:pPr>
        <w:pStyle w:val="Textkrper-Erstzeileneinzug"/>
      </w:pPr>
      <w:r>
        <w:t>-</w:t>
      </w:r>
      <w:r>
        <w:tab/>
        <w:t xml:space="preserve">Inwiefern ergibt sich aus Bild </w:t>
      </w:r>
      <w:r w:rsidR="0012341E">
        <w:t>4</w:t>
      </w:r>
      <w:r>
        <w:t>, dass in Bildfolge 3 ein Bild fehlt?  Begründen Sie.</w:t>
      </w:r>
    </w:p>
    <w:p w:rsidR="007D7022" w:rsidRDefault="007D7022" w:rsidP="007D7022">
      <w:pPr>
        <w:pStyle w:val="Textkrper-Erstzeileneinzug"/>
      </w:pPr>
    </w:p>
    <w:p w:rsidR="007D7022" w:rsidRDefault="007D7022" w:rsidP="007D7022">
      <w:pPr>
        <w:pStyle w:val="Textkrper-Erstzeileneinzug"/>
      </w:pPr>
    </w:p>
    <w:p w:rsidR="007D7022" w:rsidRDefault="007D7022" w:rsidP="007D7022">
      <w:pPr>
        <w:pStyle w:val="Textkrper-Erstzeileneinzug"/>
        <w:ind w:firstLine="0"/>
      </w:pPr>
    </w:p>
    <w:p w:rsidR="007D7022" w:rsidRPr="007D7022" w:rsidRDefault="007D7022" w:rsidP="007D7022">
      <w:pPr>
        <w:pStyle w:val="Textkrper-Erstzeileneinzug"/>
        <w:ind w:firstLine="0"/>
        <w:rPr>
          <w:b/>
        </w:rPr>
      </w:pPr>
      <w:r w:rsidRPr="007D7022">
        <w:rPr>
          <w:b/>
        </w:rPr>
        <w:t>Aufgabe:</w:t>
      </w:r>
    </w:p>
    <w:p w:rsidR="00CD6932" w:rsidRPr="0044650F" w:rsidRDefault="007D7022" w:rsidP="006A0533">
      <w:pPr>
        <w:pStyle w:val="Textkrper-Erstzeileneinzug"/>
        <w:ind w:firstLine="0"/>
      </w:pPr>
      <w:r w:rsidRPr="007D7022">
        <w:rPr>
          <w:b/>
        </w:rPr>
        <w:t xml:space="preserve">Füllen Sie für die Bildfolge 4 das </w:t>
      </w:r>
      <w:proofErr w:type="spellStart"/>
      <w:r w:rsidRPr="007D7022">
        <w:rPr>
          <w:b/>
        </w:rPr>
        <w:t>Kriterienrast</w:t>
      </w:r>
      <w:r w:rsidR="006A0533">
        <w:rPr>
          <w:b/>
        </w:rPr>
        <w:t>er</w:t>
      </w:r>
      <w:proofErr w:type="spellEnd"/>
      <w:r w:rsidR="006A0533">
        <w:rPr>
          <w:b/>
        </w:rPr>
        <w:t xml:space="preserve"> „Aspekte einer Handlung“ aus.</w:t>
      </w:r>
    </w:p>
    <w:sectPr w:rsidR="00CD6932" w:rsidRPr="0044650F" w:rsidSect="003629BE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code="9"/>
      <w:pgMar w:top="1418" w:right="1134" w:bottom="1134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2F10" w:rsidRDefault="00222F10" w:rsidP="001E03DE">
      <w:r>
        <w:separator/>
      </w:r>
    </w:p>
  </w:endnote>
  <w:endnote w:type="continuationSeparator" w:id="0">
    <w:p w:rsidR="00222F10" w:rsidRDefault="00222F10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29BE" w:rsidRDefault="003629B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29BE" w:rsidRDefault="003629BE" w:rsidP="003629BE">
    <w:pPr>
      <w:pStyle w:val="Fuzeile"/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8371"/>
      <w:gridCol w:w="666"/>
    </w:tblGrid>
    <w:tr w:rsidR="003629BE" w:rsidTr="00842B1B">
      <w:tc>
        <w:tcPr>
          <w:tcW w:w="817" w:type="dxa"/>
        </w:tcPr>
        <w:p w:rsidR="003629BE" w:rsidRDefault="003629BE" w:rsidP="00842B1B">
          <w:pPr>
            <w:pStyle w:val="Fuzeile"/>
          </w:pPr>
        </w:p>
      </w:tc>
      <w:tc>
        <w:tcPr>
          <w:tcW w:w="8371" w:type="dxa"/>
        </w:tcPr>
        <w:p w:rsidR="003629BE" w:rsidRDefault="003629BE" w:rsidP="00842B1B">
          <w:pPr>
            <w:pStyle w:val="Fuzeile"/>
          </w:pPr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</w:p>
      </w:tc>
    </w:tr>
    <w:tr w:rsidR="003629BE" w:rsidTr="00842B1B">
      <w:tc>
        <w:tcPr>
          <w:tcW w:w="817" w:type="dxa"/>
        </w:tcPr>
        <w:p w:rsidR="003629BE" w:rsidRDefault="003629BE" w:rsidP="00842B1B">
          <w:pPr>
            <w:pStyle w:val="Fuzeile"/>
          </w:pPr>
          <w:r>
            <w:t xml:space="preserve">Fach: </w:t>
          </w:r>
        </w:p>
      </w:tc>
      <w:tc>
        <w:tcPr>
          <w:tcW w:w="8371" w:type="dxa"/>
        </w:tcPr>
        <w:p w:rsidR="003629BE" w:rsidRDefault="003629BE" w:rsidP="00842B1B">
          <w:pPr>
            <w:pStyle w:val="Fuzeile"/>
          </w:pPr>
          <w:r>
            <w:t>Deutsch</w:t>
          </w:r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</w:p>
      </w:tc>
    </w:tr>
    <w:tr w:rsidR="003629BE" w:rsidTr="00842B1B">
      <w:tc>
        <w:tcPr>
          <w:tcW w:w="817" w:type="dxa"/>
        </w:tcPr>
        <w:p w:rsidR="003629BE" w:rsidRPr="008A6B36" w:rsidRDefault="003629BE" w:rsidP="00842B1B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8371" w:type="dxa"/>
        </w:tcPr>
        <w:p w:rsidR="003629BE" w:rsidRDefault="00220417" w:rsidP="00220417">
          <w:pPr>
            <w:pStyle w:val="Fuzeile"/>
          </w:pPr>
          <w:r>
            <w:t xml:space="preserve">Texte erschließen und </w:t>
          </w:r>
          <w:r>
            <w:t>interpretieren</w:t>
          </w:r>
          <w:bookmarkStart w:id="3" w:name="_GoBack"/>
          <w:bookmarkEnd w:id="3"/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220417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3629BE" w:rsidRDefault="003629B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29BE" w:rsidRDefault="003629BE" w:rsidP="003629BE">
    <w:pPr>
      <w:pStyle w:val="Fuzeile"/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8371"/>
      <w:gridCol w:w="666"/>
    </w:tblGrid>
    <w:tr w:rsidR="003629BE" w:rsidTr="00842B1B">
      <w:tc>
        <w:tcPr>
          <w:tcW w:w="817" w:type="dxa"/>
        </w:tcPr>
        <w:p w:rsidR="003629BE" w:rsidRDefault="003629BE" w:rsidP="00842B1B">
          <w:pPr>
            <w:pStyle w:val="Fuzeile"/>
          </w:pPr>
        </w:p>
      </w:tc>
      <w:tc>
        <w:tcPr>
          <w:tcW w:w="8371" w:type="dxa"/>
        </w:tcPr>
        <w:p w:rsidR="003629BE" w:rsidRDefault="003629BE" w:rsidP="00842B1B">
          <w:pPr>
            <w:pStyle w:val="Fuzeile"/>
          </w:pPr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</w:p>
      </w:tc>
    </w:tr>
    <w:tr w:rsidR="003629BE" w:rsidTr="00842B1B">
      <w:tc>
        <w:tcPr>
          <w:tcW w:w="817" w:type="dxa"/>
        </w:tcPr>
        <w:p w:rsidR="003629BE" w:rsidRDefault="003629BE" w:rsidP="00842B1B">
          <w:pPr>
            <w:pStyle w:val="Fuzeile"/>
          </w:pPr>
          <w:r>
            <w:t xml:space="preserve">Fach: </w:t>
          </w:r>
        </w:p>
      </w:tc>
      <w:tc>
        <w:tcPr>
          <w:tcW w:w="8371" w:type="dxa"/>
        </w:tcPr>
        <w:p w:rsidR="003629BE" w:rsidRDefault="003629BE" w:rsidP="00842B1B">
          <w:pPr>
            <w:pStyle w:val="Fuzeile"/>
          </w:pPr>
          <w:r>
            <w:t>Deutsch</w:t>
          </w:r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</w:p>
      </w:tc>
    </w:tr>
    <w:tr w:rsidR="003629BE" w:rsidTr="00842B1B">
      <w:tc>
        <w:tcPr>
          <w:tcW w:w="817" w:type="dxa"/>
        </w:tcPr>
        <w:p w:rsidR="003629BE" w:rsidRPr="008A6B36" w:rsidRDefault="003629BE" w:rsidP="00842B1B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8371" w:type="dxa"/>
        </w:tcPr>
        <w:p w:rsidR="003629BE" w:rsidRDefault="003629BE" w:rsidP="00842B1B">
          <w:pPr>
            <w:pStyle w:val="Fuzeile"/>
            <w:ind w:firstLine="708"/>
          </w:pPr>
        </w:p>
      </w:tc>
      <w:tc>
        <w:tcPr>
          <w:tcW w:w="666" w:type="dxa"/>
        </w:tcPr>
        <w:p w:rsidR="003629BE" w:rsidRDefault="003629BE" w:rsidP="00842B1B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3629BE" w:rsidRDefault="00C1176F" w:rsidP="003629B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2F10" w:rsidRDefault="00222F10" w:rsidP="001E03DE">
      <w:r>
        <w:separator/>
      </w:r>
    </w:p>
  </w:footnote>
  <w:footnote w:type="continuationSeparator" w:id="0">
    <w:p w:rsidR="00222F10" w:rsidRDefault="00222F10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29BE" w:rsidRDefault="003629B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29BE" w:rsidRDefault="003629BE">
    <w:pPr>
      <w:pStyle w:val="Kopfzeil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620162</wp:posOffset>
              </wp:positionH>
              <wp:positionV relativeFrom="page">
                <wp:posOffset>298764</wp:posOffset>
              </wp:positionV>
              <wp:extent cx="6219893" cy="435600"/>
              <wp:effectExtent l="0" t="0" r="9525" b="3175"/>
              <wp:wrapNone/>
              <wp:docPr id="5" name="Gruppieren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9BE" w:rsidRPr="00E20335" w:rsidRDefault="003629BE" w:rsidP="00201BAE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" name="Grafik 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8" name="Gerade Verbindung 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5" o:spid="_x0000_s1026" style="position:absolute;margin-left:48.85pt;margin-top:23.5pt;width:489.75pt;height:34.3pt;z-index:251661312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Lu8IA&#10;AADaAAAADwAAAGRycy9kb3ducmV2LnhtbESP3YrCMBSE7wXfIZwFb8SmylrdrlFWQfHWnwc4bY5t&#10;2eakNFlb394sCF4OM/MNs9r0phZ3al1lWcE0ikEQ51ZXXCi4XvaTJQjnkTXWlknBgxxs1sPBClNt&#10;Oz7R/ewLESDsUlRQet+kUrq8JIMusg1x8G62NeiDbAupW+wC3NRyFseJNFhxWCixoV1J+e/5zyi4&#10;Hbvx/KvLDv66OH0mW6wWmX0oNfrof75BeOr9O/xqH7WCBP6vhBs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wu7wgAAANoAAAAPAAAAAAAAAAAAAAAAAJgCAABkcnMvZG93&#10;bnJldi54bWxQSwUGAAAAAAQABAD1AAAAhwMAAAAA&#10;" stroked="f">
                <v:textbox>
                  <w:txbxContent>
                    <w:p w:rsidR="003629BE" w:rsidRPr="00E20335" w:rsidRDefault="003629BE" w:rsidP="00201BAE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7" o:spid="_x0000_s1028" type="#_x0000_t75" style="position:absolute;left:55190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i5rfDAAAA2gAAAA8AAABkcnMvZG93bnJldi54bWxEj0FrAjEUhO+F/ofwhN5qYg9WVqNoURBK&#10;lV29eHtsnpvFzcuySXX9901B8DjMzDfMbNG7RlypC7VnDaOhAkFcelNzpeF42LxPQISIbLDxTBru&#10;FGAxf32ZYWb8jXO6FrESCcIhQw02xjaTMpSWHIahb4mTd/adw5hkV0nT4S3BXSM/lBpLhzWnBYst&#10;fVkqL8Wv01AXP7vJfb0p7SpX+2IdFX6fLlq/DfrlFESkPj7Dj/bWaPiE/yvpBsj5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GLmt8MAAADaAAAADwAAAAAAAAAAAAAAAACf&#10;AgAAZHJzL2Rvd25yZXYueG1sUEsFBgAAAAAEAAQA9wAAAI8DAAAAAA==&#10;">
                <v:imagedata r:id="rId2" o:title=""/>
                <v:path arrowok="t"/>
              </v:shape>
              <v:line id="Gerade Verbindung 8" o:spid="_x0000_s1029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06Ir4AAADaAAAADwAAAGRycy9kb3ducmV2LnhtbERPTWvCQBC9C/6HZQRvurGHItFVWmml&#10;J0GN7XXITpPQ7GzY3cb4752D4PHxvtfbwbWqpxAbzwYW8wwUceltw5WB4vw5W4KKCdli65kM3CjC&#10;djMerTG3/spH6k+pUhLCMUcDdUpdrnUsa3IY574jFu7XB4dJYKi0DXiVcNfqlyx71Q4bloYaO9rV&#10;VP6d/p3MOLzvi13PDm/H8FMsy8X3x/5izHQyvK1AJRrSU/xwf1kDslWuiB/05g4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PToivgAAANoAAAAPAAAAAAAAAAAAAAAAAKEC&#10;AABkcnMvZG93bnJldi54bWxQSwUGAAAAAAQABAD5AAAAjAMAAAAA&#10;" strokecolor="#a6a6a6" strokeweight=".5pt"/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31AC" w:rsidRPr="00F131AC" w:rsidRDefault="003629BE" w:rsidP="00F131AC">
    <w:pPr>
      <w:pStyle w:val="Kopfzeile"/>
      <w:tabs>
        <w:tab w:val="clear" w:pos="4536"/>
        <w:tab w:val="clear" w:pos="9072"/>
        <w:tab w:val="right" w:pos="9921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F3EB3BF" wp14:editId="43827357">
              <wp:simplePos x="0" y="0"/>
              <wp:positionH relativeFrom="page">
                <wp:posOffset>620162</wp:posOffset>
              </wp:positionH>
              <wp:positionV relativeFrom="page">
                <wp:posOffset>298764</wp:posOffset>
              </wp:positionV>
              <wp:extent cx="6219893" cy="435600"/>
              <wp:effectExtent l="0" t="0" r="9525" b="3175"/>
              <wp:wrapNone/>
              <wp:docPr id="564" name="Gruppieren 5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565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9BE" w:rsidRPr="00E20335" w:rsidRDefault="003629BE" w:rsidP="00201BAE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66" name="Grafik 56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67" name="Gerade Verbindung 567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564" o:spid="_x0000_s1030" style="position:absolute;margin-left:48.85pt;margin-top:23.5pt;width:489.75pt;height:34.3pt;z-index:251659264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1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ulMMMA&#10;AADcAAAADwAAAGRycy9kb3ducmV2LnhtbESP0YrCMBRE3wX/IVxhX0RTF1t3q1HcBcXXqh9wba5t&#10;sbkpTdbWv98Igo/DzJxhVpve1OJOrassK5hNIxDEudUVFwrOp93kC4TzyBpry6TgQQ426+Fgham2&#10;HWd0P/pCBAi7FBWU3jeplC4vyaCb2oY4eFfbGvRBtoXULXYBbmr5GUWJNFhxWCixod+S8tvxzyi4&#10;Hrpx/N1d9v68yObJD1aLi30o9THqt0sQnnr/Dr/aB60gTmJ4ng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ulMMMAAADcAAAADwAAAAAAAAAAAAAAAACYAgAAZHJzL2Rv&#10;d25yZXYueG1sUEsFBgAAAAAEAAQA9QAAAIgDAAAAAA==&#10;" stroked="f">
                <v:textbox>
                  <w:txbxContent>
                    <w:p w:rsidR="003629BE" w:rsidRPr="00E20335" w:rsidRDefault="003629BE" w:rsidP="00201BAE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566" o:spid="_x0000_s1032" type="#_x0000_t75" style="position:absolute;left:55190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+yefEAAAA3AAAAA8AAABkcnMvZG93bnJldi54bWxEj0FrAjEUhO8F/0N4greaKLjIahQVBaG0&#10;xW0v3h6b52Zx87Jsoq7/vikUehxm5htmue5dI+7UhdqzhslYgSAuvam50vD9dXidgwgR2WDjmTQ8&#10;KcB6NXhZYm78g090L2IlEoRDjhpsjG0uZSgtOQxj3xIn7+I7hzHJrpKmw0eCu0ZOlcqkw5rTgsWW&#10;dpbKa3FzGuri/WP+3B9Kuz2pz2IfFb6dr1qPhv1mASJSH//Df+2j0TDLMvg9k46AXP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d+yefEAAAA3AAAAA8AAAAAAAAAAAAAAAAA&#10;nwIAAGRycy9kb3ducmV2LnhtbFBLBQYAAAAABAAEAPcAAACQAwAAAAA=&#10;">
                <v:imagedata r:id="rId2" o:title=""/>
                <v:path arrowok="t"/>
              </v:shape>
              <v:line id="Gerade Verbindung 567" o:spid="_x0000_s1033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U5RcQAAADcAAAADwAAAGRycy9kb3ducmV2LnhtbESPQWvCQBCF7wX/wzJCb3WjUA2pq6io&#10;9CRoo70O2WkSmp0Nu2uM/74rCD0+3rzvzZsve9OIjpyvLSsYjxIQxIXVNZcK8q/dWwrCB2SNjWVS&#10;cCcPy8XgZY6Ztjc+UncKpYgQ9hkqqEJoMyl9UZFBP7ItcfR+rDMYonSl1A5vEW4aOUmSqTRYc2yo&#10;sKVNRcXv6WriG4f1Pt90bPB+dN95Wowv2/1Zqddhv/oAEagP/8fP9KdW8D6dwWNMJIB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1TlFxAAAANwAAAAPAAAAAAAAAAAA&#10;AAAAAKECAABkcnMvZG93bnJldi54bWxQSwUGAAAAAAQABAD5AAAAkgMAAAAA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2262D"/>
    <w:multiLevelType w:val="hybridMultilevel"/>
    <w:tmpl w:val="CD9C66E2"/>
    <w:lvl w:ilvl="0" w:tplc="76A619B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>
    <w:nsid w:val="14177AD2"/>
    <w:multiLevelType w:val="hybridMultilevel"/>
    <w:tmpl w:val="2500F028"/>
    <w:lvl w:ilvl="0" w:tplc="9224F478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422DC8"/>
    <w:multiLevelType w:val="multilevel"/>
    <w:tmpl w:val="F7089458"/>
    <w:lvl w:ilvl="0">
      <w:start w:val="2"/>
      <w:numFmt w:val="decimal"/>
      <w:lvlText w:val="%1"/>
      <w:lvlJc w:val="left"/>
      <w:pPr>
        <w:ind w:left="360" w:hanging="36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1">
      <w:start w:val="2"/>
      <w:numFmt w:val="decimal"/>
      <w:lvlText w:val="%1.%2"/>
      <w:lvlJc w:val="left"/>
      <w:pPr>
        <w:ind w:left="717" w:hanging="36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3">
      <w:start w:val="1"/>
      <w:numFmt w:val="decimal"/>
      <w:lvlText w:val="%1.%2.%3.%4"/>
      <w:lvlJc w:val="left"/>
      <w:pPr>
        <w:ind w:left="2151" w:hanging="108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5">
      <w:start w:val="1"/>
      <w:numFmt w:val="decimal"/>
      <w:lvlText w:val="%1.%2.%3.%4.%5.%6"/>
      <w:lvlJc w:val="left"/>
      <w:pPr>
        <w:ind w:left="3225" w:hanging="144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7">
      <w:start w:val="1"/>
      <w:numFmt w:val="decimal"/>
      <w:lvlText w:val="%1.%2.%3.%4.%5.%6.%7.%8"/>
      <w:lvlJc w:val="left"/>
      <w:pPr>
        <w:ind w:left="4299" w:hanging="1800"/>
      </w:pPr>
      <w:rPr>
        <w:rFonts w:eastAsia="Times New Roman" w:cs="Times New Roman" w:hint="default"/>
        <w:color w:val="0000FF" w:themeColor="hyperlink"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eastAsia="Times New Roman" w:cs="Times New Roman" w:hint="default"/>
        <w:color w:val="0000FF" w:themeColor="hyperlink"/>
        <w:sz w:val="24"/>
        <w:u w:val="single"/>
      </w:rPr>
    </w:lvl>
  </w:abstractNum>
  <w:abstractNum w:abstractNumId="6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7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1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7BF415D8"/>
    <w:multiLevelType w:val="hybridMultilevel"/>
    <w:tmpl w:val="63309496"/>
    <w:lvl w:ilvl="0" w:tplc="32E0214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4"/>
  </w:num>
  <w:num w:numId="6">
    <w:abstractNumId w:val="4"/>
  </w:num>
  <w:num w:numId="7">
    <w:abstractNumId w:val="1"/>
  </w:num>
  <w:num w:numId="8">
    <w:abstractNumId w:val="4"/>
  </w:num>
  <w:num w:numId="9">
    <w:abstractNumId w:val="4"/>
  </w:num>
  <w:num w:numId="10">
    <w:abstractNumId w:val="1"/>
  </w:num>
  <w:num w:numId="11">
    <w:abstractNumId w:val="10"/>
  </w:num>
  <w:num w:numId="12">
    <w:abstractNumId w:val="9"/>
  </w:num>
  <w:num w:numId="13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7"/>
    <w:lvlOverride w:ilvl="2">
      <w:lvl w:ilvl="2">
        <w:start w:val="1"/>
        <w:numFmt w:val="decimal"/>
        <w:pStyle w:val="berschrift3"/>
        <w:lvlText w:val="%1.%2.%3"/>
        <w:lvlJc w:val="left"/>
        <w:pPr>
          <w:ind w:left="2782" w:hanging="360"/>
        </w:pPr>
        <w:rPr>
          <w:rFonts w:hint="default"/>
        </w:rPr>
      </w:lvl>
    </w:lvlOverride>
  </w:num>
  <w:num w:numId="17">
    <w:abstractNumId w:val="11"/>
  </w:num>
  <w:num w:numId="18">
    <w:abstractNumId w:val="11"/>
  </w:num>
  <w:num w:numId="19">
    <w:abstractNumId w:val="11"/>
  </w:num>
  <w:num w:numId="20">
    <w:abstractNumId w:val="8"/>
  </w:num>
  <w:num w:numId="21">
    <w:abstractNumId w:val="2"/>
  </w:num>
  <w:num w:numId="22">
    <w:abstractNumId w:val="12"/>
  </w:num>
  <w:num w:numId="23">
    <w:abstractNumId w:val="6"/>
  </w:num>
  <w:num w:numId="24">
    <w:abstractNumId w:val="5"/>
  </w:num>
  <w:num w:numId="25">
    <w:abstractNumId w:val="13"/>
  </w:num>
  <w:num w:numId="26">
    <w:abstractNumId w:val="0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36"/>
    <w:rsid w:val="00000036"/>
    <w:rsid w:val="0012341E"/>
    <w:rsid w:val="001A2103"/>
    <w:rsid w:val="001E03DE"/>
    <w:rsid w:val="00220417"/>
    <w:rsid w:val="002223B8"/>
    <w:rsid w:val="00222F10"/>
    <w:rsid w:val="00296589"/>
    <w:rsid w:val="002E217E"/>
    <w:rsid w:val="003629BE"/>
    <w:rsid w:val="00445B6B"/>
    <w:rsid w:val="0044650F"/>
    <w:rsid w:val="004A1FE0"/>
    <w:rsid w:val="00565A2C"/>
    <w:rsid w:val="006A0533"/>
    <w:rsid w:val="006A7DA6"/>
    <w:rsid w:val="007D7022"/>
    <w:rsid w:val="008A6B36"/>
    <w:rsid w:val="008A7911"/>
    <w:rsid w:val="009533B3"/>
    <w:rsid w:val="009573D8"/>
    <w:rsid w:val="009935DA"/>
    <w:rsid w:val="009C05F9"/>
    <w:rsid w:val="00B127D0"/>
    <w:rsid w:val="00B91D0D"/>
    <w:rsid w:val="00C03389"/>
    <w:rsid w:val="00C1176F"/>
    <w:rsid w:val="00C22DA6"/>
    <w:rsid w:val="00C329C9"/>
    <w:rsid w:val="00CB3968"/>
    <w:rsid w:val="00CD6932"/>
    <w:rsid w:val="00DA114A"/>
    <w:rsid w:val="00DC7E46"/>
    <w:rsid w:val="00DF3E33"/>
    <w:rsid w:val="00E15C59"/>
    <w:rsid w:val="00E82045"/>
    <w:rsid w:val="00EE787E"/>
    <w:rsid w:val="00F131AC"/>
    <w:rsid w:val="00F44A67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3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000036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A053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A05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29C9"/>
    <w:pPr>
      <w:spacing w:line="240" w:lineRule="auto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3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after="200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000036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A053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A05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01%20D%20-%20HRK%20DS%20-%20Formales\01%20Formatvorlage%20LS\Formatvorlage%20meth.-didakt.-Konz.%202016-11-07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D41BC9-B916-4B61-BBAC-4C550AB60F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Formatvorlage meth.-didakt.-Konz. 2016-11-07.dotx</Template>
  <TotalTime>0</TotalTime>
  <Pages>2</Pages>
  <Words>122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calsb.kress@gmx.de</dc:creator>
  <cp:lastModifiedBy>Barbian, Markus (LS)</cp:lastModifiedBy>
  <cp:revision>10</cp:revision>
  <cp:lastPrinted>2016-11-07T13:26:00Z</cp:lastPrinted>
  <dcterms:created xsi:type="dcterms:W3CDTF">2017-11-26T07:04:00Z</dcterms:created>
  <dcterms:modified xsi:type="dcterms:W3CDTF">2018-06-27T13:24:00Z</dcterms:modified>
</cp:coreProperties>
</file>