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A71D79" w14:textId="77777777" w:rsidR="00F84DA9" w:rsidRDefault="00F84DA9" w:rsidP="00F84DA9">
      <w:pPr>
        <w:pStyle w:val="LSberschrift1"/>
        <w:numPr>
          <w:ilvl w:val="0"/>
          <w:numId w:val="0"/>
        </w:numPr>
        <w:ind w:left="432" w:hanging="432"/>
      </w:pPr>
      <w:r>
        <w:t>Einführen in das mathematische Arbeiten</w:t>
      </w:r>
    </w:p>
    <w:p w14:paraId="70CE1EA5" w14:textId="77777777" w:rsidR="00F84DA9" w:rsidRDefault="00F84DA9" w:rsidP="00F84DA9"/>
    <w:p w14:paraId="502288FE" w14:textId="77777777" w:rsidR="00F84DA9" w:rsidRDefault="00F84DA9" w:rsidP="00F84DA9">
      <w:pPr>
        <w:pStyle w:val="LSberschrift2"/>
        <w:numPr>
          <w:ilvl w:val="0"/>
          <w:numId w:val="0"/>
        </w:numPr>
        <w:ind w:left="576" w:hanging="576"/>
      </w:pPr>
      <w:r>
        <w:t>Vorüberlegung</w:t>
      </w:r>
    </w:p>
    <w:p w14:paraId="2E7A9C40" w14:textId="77777777" w:rsidR="00F84DA9" w:rsidRDefault="00F84DA9" w:rsidP="008B02BC">
      <w:pPr>
        <w:pStyle w:val="LSStandardtext"/>
      </w:pPr>
    </w:p>
    <w:p w14:paraId="57EE508A" w14:textId="19E52E80" w:rsidR="00F84DA9" w:rsidRDefault="00851435" w:rsidP="008B02BC">
      <w:pPr>
        <w:pStyle w:val="LSStandardtext"/>
      </w:pPr>
      <w:r>
        <w:t>Die Arbeitsaufträge für die erste und zweite</w:t>
      </w:r>
      <w:r w:rsidR="00F84DA9">
        <w:t xml:space="preserve"> Phase sind der PPT Kubische Lösungsformel zu entnehmen.</w:t>
      </w:r>
    </w:p>
    <w:p w14:paraId="6C9496EC" w14:textId="77777777" w:rsidR="00F84DA9" w:rsidRDefault="00F84DA9" w:rsidP="008B02BC">
      <w:pPr>
        <w:pStyle w:val="LSStandardtext"/>
      </w:pPr>
    </w:p>
    <w:p w14:paraId="1B6EBEF1" w14:textId="77777777" w:rsidR="00F84DA9" w:rsidRDefault="00F84DA9" w:rsidP="008B02BC">
      <w:pPr>
        <w:pStyle w:val="LSStandardtext"/>
      </w:pPr>
      <w:r>
        <w:t>Die Seite „Übersicht der einzelnen Beispiele“ sollte auf mindestens DIN A3 Größe ausg</w:t>
      </w:r>
      <w:r>
        <w:t>e</w:t>
      </w:r>
      <w:r>
        <w:t>druckt aufgehängt werden.</w:t>
      </w:r>
    </w:p>
    <w:p w14:paraId="029FE9EA" w14:textId="77777777" w:rsidR="00F84DA9" w:rsidRDefault="00F84DA9" w:rsidP="008B02BC">
      <w:pPr>
        <w:pStyle w:val="LSStandardtext"/>
      </w:pPr>
    </w:p>
    <w:p w14:paraId="4BDD58A0" w14:textId="77777777" w:rsidR="00F84DA9" w:rsidRDefault="00F84DA9" w:rsidP="008B02BC">
      <w:pPr>
        <w:pStyle w:val="LSStandardtext"/>
      </w:pPr>
      <w:proofErr w:type="spellStart"/>
      <w:r>
        <w:t>Geogebra</w:t>
      </w:r>
      <w:proofErr w:type="spellEnd"/>
      <w:r>
        <w:t xml:space="preserve"> erlaubt eine Vereinfachung und zielgerichtete Verfolgung der einzelnen Schritte, ist aber für einen Mathe + nicht zwingend erforderlich.</w:t>
      </w:r>
    </w:p>
    <w:p w14:paraId="059DC8D3" w14:textId="77777777" w:rsidR="00F84DA9" w:rsidRDefault="00F84DA9" w:rsidP="008B02BC">
      <w:pPr>
        <w:pStyle w:val="LSStandardtext"/>
      </w:pPr>
    </w:p>
    <w:p w14:paraId="112DF0D7" w14:textId="77777777" w:rsidR="00F84DA9" w:rsidRDefault="00F84DA9" w:rsidP="008B02BC">
      <w:pPr>
        <w:pStyle w:val="LSStandardtext"/>
      </w:pPr>
      <w:r>
        <w:t>Der Ausblick dient einer weiterführenden Fragestellung und ist nur als Hintergrundinformat</w:t>
      </w:r>
      <w:r>
        <w:t>i</w:t>
      </w:r>
      <w:r>
        <w:t>on gedacht. Der geneigte Leser kann sich für ein tieferes Verständnis in angegebener Quelle informieren.</w:t>
      </w:r>
    </w:p>
    <w:p w14:paraId="2A7D25B3" w14:textId="77777777" w:rsidR="00F84DA9" w:rsidRDefault="00F84DA9" w:rsidP="008B02BC">
      <w:pPr>
        <w:pStyle w:val="LSStandardtext"/>
      </w:pPr>
    </w:p>
    <w:p w14:paraId="57292435" w14:textId="2056CA23" w:rsidR="00F84DA9" w:rsidRDefault="00F84DA9" w:rsidP="008B02BC">
      <w:pPr>
        <w:pStyle w:val="LSStandardtext"/>
      </w:pPr>
      <w:r>
        <w:t>Die Schlussreflektion verlangt einen Rückblick und damit eine Sicht auf die einzelnen Schri</w:t>
      </w:r>
      <w:r>
        <w:t>t</w:t>
      </w:r>
      <w:r>
        <w:t>te aus einer neuen Warte. Erst damit werden die Struktur und damit der Gedankengang klar. Wissenschaftliches und damit auch mathematisches Arbeiten erfordert  immer eine Betrac</w:t>
      </w:r>
      <w:r>
        <w:t>h</w:t>
      </w:r>
      <w:r>
        <w:t>tung aus einer Metaebene.</w:t>
      </w:r>
    </w:p>
    <w:p w14:paraId="3C95541E" w14:textId="77777777" w:rsidR="00F84DA9" w:rsidRDefault="00F84DA9">
      <w:r>
        <w:br w:type="page"/>
      </w:r>
    </w:p>
    <w:p w14:paraId="47C8CD9A" w14:textId="77777777" w:rsidR="00F84DA9" w:rsidRPr="005A1498" w:rsidRDefault="00F84DA9" w:rsidP="00F84DA9">
      <w:pPr>
        <w:pStyle w:val="LSberschrift1"/>
        <w:numPr>
          <w:ilvl w:val="0"/>
          <w:numId w:val="0"/>
        </w:numPr>
        <w:ind w:left="432" w:hanging="432"/>
      </w:pPr>
      <w:r w:rsidRPr="005A1498">
        <w:lastRenderedPageBreak/>
        <w:t>3. Phase Arbeitsblatt</w:t>
      </w:r>
    </w:p>
    <w:p w14:paraId="23ED6694" w14:textId="77777777" w:rsidR="00F84DA9" w:rsidRDefault="00F84DA9" w:rsidP="00F84DA9">
      <w:pPr>
        <w:pStyle w:val="LSStandardtext"/>
      </w:pPr>
    </w:p>
    <w:p w14:paraId="5489C9DE" w14:textId="64F139E1" w:rsidR="00F84DA9" w:rsidRPr="00F84DA9" w:rsidRDefault="00F84DA9" w:rsidP="00F84DA9">
      <w:pPr>
        <w:pStyle w:val="LSStandardtext"/>
        <w:rPr>
          <w:rFonts w:eastAsiaTheme="minorEastAsia"/>
        </w:rPr>
      </w:pPr>
      <w:r>
        <w:t xml:space="preserve">Satz: Wenn gilt </w:t>
      </w:r>
      <w:proofErr w:type="gramStart"/>
      <w:r>
        <w:t>…………….</w:t>
      </w:r>
      <w:proofErr w:type="gramEnd"/>
      <w:r>
        <w:t xml:space="preserve"> </w:t>
      </w:r>
      <w:r>
        <w:rPr>
          <w:rFonts w:eastAsiaTheme="minorEastAsia"/>
        </w:rPr>
        <w:t>ist</w:t>
      </w:r>
    </w:p>
    <w:p w14:paraId="65850F3C" w14:textId="4054C730" w:rsidR="00F84DA9" w:rsidRDefault="00F84DA9" w:rsidP="00F84DA9">
      <w:pPr>
        <w:pStyle w:val="LSStandardtext"/>
        <w:rPr>
          <w:rFonts w:eastAsiaTheme="minorEastAsia"/>
        </w:rPr>
      </w:pPr>
      <w:r>
        <w:t xml:space="preserve">  </w:t>
      </w:r>
      <m:oMath>
        <m:r>
          <w:rPr>
            <w:rFonts w:ascii="Cambria Math" w:hAnsi="Cambria Math"/>
          </w:rPr>
          <m:t>x=</m: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q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+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</m:e>
            </m:rad>
          </m:e>
        </m:rad>
        <m:r>
          <w:rPr>
            <w:rFonts w:ascii="Cambria Math" w:hAnsi="Cambria Math"/>
          </w:rPr>
          <m:t>+</m: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q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</m:e>
            </m:rad>
          </m:e>
        </m:rad>
      </m:oMath>
      <w:r>
        <w:rPr>
          <w:rFonts w:eastAsiaTheme="minorEastAsia"/>
        </w:rPr>
        <w:t xml:space="preserve"> </w:t>
      </w:r>
    </w:p>
    <w:p w14:paraId="5B1CEA68" w14:textId="77777777" w:rsidR="00F84DA9" w:rsidRDefault="00F84DA9" w:rsidP="00F84DA9">
      <w:pPr>
        <w:pStyle w:val="LSStandardtext"/>
        <w:rPr>
          <w:rFonts w:eastAsiaTheme="minorEastAsia"/>
        </w:rPr>
      </w:pPr>
      <w:r>
        <w:rPr>
          <w:rFonts w:eastAsiaTheme="minorEastAsia"/>
        </w:rPr>
        <w:t>eine Lösung der Gleichung</w:t>
      </w:r>
      <w:r w:rsidRPr="00473B33">
        <w:t xml:space="preserve"> </w:t>
      </w:r>
      <w:r>
        <w:t>x</w:t>
      </w:r>
      <w:r>
        <w:rPr>
          <w:vertAlign w:val="superscript"/>
        </w:rPr>
        <w:t>3</w:t>
      </w:r>
      <w:r>
        <w:t>+px+q=0</w:t>
      </w:r>
      <w:r>
        <w:rPr>
          <w:rFonts w:eastAsiaTheme="minorEastAsia"/>
        </w:rPr>
        <w:t xml:space="preserve">, </w:t>
      </w:r>
    </w:p>
    <w:p w14:paraId="3CA657F9" w14:textId="77777777" w:rsidR="00F84DA9" w:rsidRDefault="00F84DA9" w:rsidP="00F84DA9">
      <w:pPr>
        <w:pStyle w:val="LSStandardtext"/>
        <w:rPr>
          <w:rFonts w:eastAsiaTheme="minorEastAsia"/>
        </w:rPr>
      </w:pPr>
    </w:p>
    <w:p w14:paraId="7F597F54" w14:textId="77777777" w:rsidR="00F84DA9" w:rsidRDefault="00F84DA9" w:rsidP="00F84DA9">
      <w:pPr>
        <w:pStyle w:val="LSStandardtext"/>
        <w:rPr>
          <w:rFonts w:eastAsiaTheme="minorEastAsia"/>
        </w:rPr>
      </w:pPr>
      <w:r>
        <w:rPr>
          <w:rFonts w:eastAsiaTheme="minorEastAsia"/>
        </w:rPr>
        <w:t xml:space="preserve">Die Lösungsformel kann nicht für beliebige p und q verwendet werden. Lesen Sie aus der Lösungsformel die Bedingungen an p und q ab, die erfüllt sein müssen, damit die Formel angewendet werden kann. </w:t>
      </w:r>
    </w:p>
    <w:p w14:paraId="15465EDB" w14:textId="77777777" w:rsidR="00F84DA9" w:rsidRPr="00D93D2B" w:rsidRDefault="00F84DA9" w:rsidP="00F84DA9">
      <w:pPr>
        <w:pStyle w:val="LSStandardtext"/>
        <w:rPr>
          <w:rFonts w:eastAsiaTheme="minorEastAsia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F84DA9" w14:paraId="57D94923" w14:textId="77777777" w:rsidTr="00513555">
        <w:tc>
          <w:tcPr>
            <w:tcW w:w="360" w:type="dxa"/>
          </w:tcPr>
          <w:p w14:paraId="6AE16D89" w14:textId="77777777" w:rsidR="00F84DA9" w:rsidRDefault="00F84DA9" w:rsidP="00513555"/>
        </w:tc>
        <w:tc>
          <w:tcPr>
            <w:tcW w:w="360" w:type="dxa"/>
          </w:tcPr>
          <w:p w14:paraId="653408B1" w14:textId="77777777" w:rsidR="00F84DA9" w:rsidRDefault="00F84DA9" w:rsidP="00513555"/>
        </w:tc>
        <w:tc>
          <w:tcPr>
            <w:tcW w:w="360" w:type="dxa"/>
          </w:tcPr>
          <w:p w14:paraId="183E6C1C" w14:textId="77777777" w:rsidR="00F84DA9" w:rsidRDefault="00F84DA9" w:rsidP="00513555"/>
        </w:tc>
        <w:tc>
          <w:tcPr>
            <w:tcW w:w="360" w:type="dxa"/>
          </w:tcPr>
          <w:p w14:paraId="2DC620AD" w14:textId="77777777" w:rsidR="00F84DA9" w:rsidRDefault="00F84DA9" w:rsidP="00513555"/>
        </w:tc>
        <w:tc>
          <w:tcPr>
            <w:tcW w:w="360" w:type="dxa"/>
          </w:tcPr>
          <w:p w14:paraId="24E050A9" w14:textId="77777777" w:rsidR="00F84DA9" w:rsidRDefault="00F84DA9" w:rsidP="00513555"/>
        </w:tc>
        <w:tc>
          <w:tcPr>
            <w:tcW w:w="360" w:type="dxa"/>
          </w:tcPr>
          <w:p w14:paraId="4C8325A1" w14:textId="77777777" w:rsidR="00F84DA9" w:rsidRDefault="00F84DA9" w:rsidP="00513555"/>
        </w:tc>
        <w:tc>
          <w:tcPr>
            <w:tcW w:w="360" w:type="dxa"/>
          </w:tcPr>
          <w:p w14:paraId="5E478134" w14:textId="77777777" w:rsidR="00F84DA9" w:rsidRDefault="00F84DA9" w:rsidP="00513555"/>
        </w:tc>
        <w:tc>
          <w:tcPr>
            <w:tcW w:w="360" w:type="dxa"/>
          </w:tcPr>
          <w:p w14:paraId="7834A16C" w14:textId="77777777" w:rsidR="00F84DA9" w:rsidRDefault="00F84DA9" w:rsidP="00513555"/>
        </w:tc>
        <w:tc>
          <w:tcPr>
            <w:tcW w:w="360" w:type="dxa"/>
          </w:tcPr>
          <w:p w14:paraId="16219DE7" w14:textId="77777777" w:rsidR="00F84DA9" w:rsidRDefault="00F84DA9" w:rsidP="00513555"/>
        </w:tc>
        <w:tc>
          <w:tcPr>
            <w:tcW w:w="360" w:type="dxa"/>
          </w:tcPr>
          <w:p w14:paraId="22B36F87" w14:textId="77777777" w:rsidR="00F84DA9" w:rsidRDefault="00F84DA9" w:rsidP="00513555"/>
        </w:tc>
        <w:tc>
          <w:tcPr>
            <w:tcW w:w="360" w:type="dxa"/>
          </w:tcPr>
          <w:p w14:paraId="58CA41E4" w14:textId="77777777" w:rsidR="00F84DA9" w:rsidRDefault="00F84DA9" w:rsidP="00513555"/>
        </w:tc>
        <w:tc>
          <w:tcPr>
            <w:tcW w:w="360" w:type="dxa"/>
          </w:tcPr>
          <w:p w14:paraId="624EBC57" w14:textId="77777777" w:rsidR="00F84DA9" w:rsidRDefault="00F84DA9" w:rsidP="00513555"/>
        </w:tc>
        <w:tc>
          <w:tcPr>
            <w:tcW w:w="360" w:type="dxa"/>
          </w:tcPr>
          <w:p w14:paraId="019C40C2" w14:textId="77777777" w:rsidR="00F84DA9" w:rsidRDefault="00F84DA9" w:rsidP="00513555"/>
        </w:tc>
        <w:tc>
          <w:tcPr>
            <w:tcW w:w="360" w:type="dxa"/>
          </w:tcPr>
          <w:p w14:paraId="626CFC36" w14:textId="77777777" w:rsidR="00F84DA9" w:rsidRDefault="00F84DA9" w:rsidP="00513555"/>
        </w:tc>
        <w:tc>
          <w:tcPr>
            <w:tcW w:w="360" w:type="dxa"/>
          </w:tcPr>
          <w:p w14:paraId="0A148421" w14:textId="77777777" w:rsidR="00F84DA9" w:rsidRDefault="00F84DA9" w:rsidP="00513555"/>
        </w:tc>
        <w:tc>
          <w:tcPr>
            <w:tcW w:w="360" w:type="dxa"/>
          </w:tcPr>
          <w:p w14:paraId="501DA321" w14:textId="77777777" w:rsidR="00F84DA9" w:rsidRDefault="00F84DA9" w:rsidP="00513555"/>
        </w:tc>
        <w:tc>
          <w:tcPr>
            <w:tcW w:w="360" w:type="dxa"/>
          </w:tcPr>
          <w:p w14:paraId="1C080B39" w14:textId="77777777" w:rsidR="00F84DA9" w:rsidRDefault="00F84DA9" w:rsidP="00513555"/>
        </w:tc>
        <w:tc>
          <w:tcPr>
            <w:tcW w:w="360" w:type="dxa"/>
          </w:tcPr>
          <w:p w14:paraId="7BA34233" w14:textId="77777777" w:rsidR="00F84DA9" w:rsidRDefault="00F84DA9" w:rsidP="00513555"/>
        </w:tc>
        <w:tc>
          <w:tcPr>
            <w:tcW w:w="360" w:type="dxa"/>
          </w:tcPr>
          <w:p w14:paraId="412F9D15" w14:textId="77777777" w:rsidR="00F84DA9" w:rsidRDefault="00F84DA9" w:rsidP="00513555"/>
        </w:tc>
        <w:tc>
          <w:tcPr>
            <w:tcW w:w="360" w:type="dxa"/>
          </w:tcPr>
          <w:p w14:paraId="5AAA0086" w14:textId="77777777" w:rsidR="00F84DA9" w:rsidRDefault="00F84DA9" w:rsidP="00513555"/>
        </w:tc>
        <w:tc>
          <w:tcPr>
            <w:tcW w:w="360" w:type="dxa"/>
          </w:tcPr>
          <w:p w14:paraId="46E302F9" w14:textId="77777777" w:rsidR="00F84DA9" w:rsidRDefault="00F84DA9" w:rsidP="00513555"/>
        </w:tc>
        <w:tc>
          <w:tcPr>
            <w:tcW w:w="360" w:type="dxa"/>
          </w:tcPr>
          <w:p w14:paraId="0DF5F2B0" w14:textId="77777777" w:rsidR="00F84DA9" w:rsidRDefault="00F84DA9" w:rsidP="00513555"/>
        </w:tc>
        <w:tc>
          <w:tcPr>
            <w:tcW w:w="360" w:type="dxa"/>
          </w:tcPr>
          <w:p w14:paraId="2F6BF074" w14:textId="77777777" w:rsidR="00F84DA9" w:rsidRDefault="00F84DA9" w:rsidP="00513555"/>
        </w:tc>
        <w:tc>
          <w:tcPr>
            <w:tcW w:w="360" w:type="dxa"/>
          </w:tcPr>
          <w:p w14:paraId="5AF4538D" w14:textId="77777777" w:rsidR="00F84DA9" w:rsidRDefault="00F84DA9" w:rsidP="00513555"/>
        </w:tc>
        <w:tc>
          <w:tcPr>
            <w:tcW w:w="360" w:type="dxa"/>
          </w:tcPr>
          <w:p w14:paraId="6A363803" w14:textId="77777777" w:rsidR="00F84DA9" w:rsidRDefault="00F84DA9" w:rsidP="00513555"/>
        </w:tc>
        <w:tc>
          <w:tcPr>
            <w:tcW w:w="360" w:type="dxa"/>
          </w:tcPr>
          <w:p w14:paraId="3D0FCB98" w14:textId="77777777" w:rsidR="00F84DA9" w:rsidRDefault="00F84DA9" w:rsidP="00513555"/>
        </w:tc>
        <w:tc>
          <w:tcPr>
            <w:tcW w:w="360" w:type="dxa"/>
          </w:tcPr>
          <w:p w14:paraId="22024D67" w14:textId="77777777" w:rsidR="00F84DA9" w:rsidRDefault="00F84DA9" w:rsidP="00513555"/>
        </w:tc>
        <w:tc>
          <w:tcPr>
            <w:tcW w:w="360" w:type="dxa"/>
          </w:tcPr>
          <w:p w14:paraId="4D603153" w14:textId="77777777" w:rsidR="00F84DA9" w:rsidRDefault="00F84DA9" w:rsidP="00513555"/>
        </w:tc>
        <w:tc>
          <w:tcPr>
            <w:tcW w:w="360" w:type="dxa"/>
          </w:tcPr>
          <w:p w14:paraId="7E510CDF" w14:textId="77777777" w:rsidR="00F84DA9" w:rsidRDefault="00F84DA9" w:rsidP="00513555"/>
        </w:tc>
        <w:tc>
          <w:tcPr>
            <w:tcW w:w="360" w:type="dxa"/>
          </w:tcPr>
          <w:p w14:paraId="0667D168" w14:textId="77777777" w:rsidR="00F84DA9" w:rsidRDefault="00F84DA9" w:rsidP="00513555"/>
        </w:tc>
      </w:tr>
      <w:tr w:rsidR="00F84DA9" w14:paraId="6BBAEE34" w14:textId="77777777" w:rsidTr="00513555">
        <w:tc>
          <w:tcPr>
            <w:tcW w:w="360" w:type="dxa"/>
          </w:tcPr>
          <w:p w14:paraId="45D7B30F" w14:textId="77777777" w:rsidR="00F84DA9" w:rsidRDefault="00F84DA9" w:rsidP="00513555"/>
        </w:tc>
        <w:tc>
          <w:tcPr>
            <w:tcW w:w="360" w:type="dxa"/>
          </w:tcPr>
          <w:p w14:paraId="7EFD1D23" w14:textId="77777777" w:rsidR="00F84DA9" w:rsidRDefault="00F84DA9" w:rsidP="00513555"/>
        </w:tc>
        <w:tc>
          <w:tcPr>
            <w:tcW w:w="360" w:type="dxa"/>
          </w:tcPr>
          <w:p w14:paraId="4F53CDFC" w14:textId="77777777" w:rsidR="00F84DA9" w:rsidRDefault="00F84DA9" w:rsidP="00513555"/>
        </w:tc>
        <w:tc>
          <w:tcPr>
            <w:tcW w:w="360" w:type="dxa"/>
          </w:tcPr>
          <w:p w14:paraId="5D122991" w14:textId="77777777" w:rsidR="00F84DA9" w:rsidRDefault="00F84DA9" w:rsidP="00513555"/>
        </w:tc>
        <w:tc>
          <w:tcPr>
            <w:tcW w:w="360" w:type="dxa"/>
          </w:tcPr>
          <w:p w14:paraId="1CD18488" w14:textId="77777777" w:rsidR="00F84DA9" w:rsidRDefault="00F84DA9" w:rsidP="00513555"/>
        </w:tc>
        <w:tc>
          <w:tcPr>
            <w:tcW w:w="360" w:type="dxa"/>
          </w:tcPr>
          <w:p w14:paraId="2CD61B9E" w14:textId="77777777" w:rsidR="00F84DA9" w:rsidRDefault="00F84DA9" w:rsidP="00513555"/>
        </w:tc>
        <w:tc>
          <w:tcPr>
            <w:tcW w:w="360" w:type="dxa"/>
          </w:tcPr>
          <w:p w14:paraId="2CEE3772" w14:textId="77777777" w:rsidR="00F84DA9" w:rsidRDefault="00F84DA9" w:rsidP="00513555"/>
        </w:tc>
        <w:tc>
          <w:tcPr>
            <w:tcW w:w="360" w:type="dxa"/>
          </w:tcPr>
          <w:p w14:paraId="49D1C8FC" w14:textId="77777777" w:rsidR="00F84DA9" w:rsidRDefault="00F84DA9" w:rsidP="00513555"/>
        </w:tc>
        <w:tc>
          <w:tcPr>
            <w:tcW w:w="360" w:type="dxa"/>
          </w:tcPr>
          <w:p w14:paraId="10184AB6" w14:textId="77777777" w:rsidR="00F84DA9" w:rsidRDefault="00F84DA9" w:rsidP="00513555"/>
        </w:tc>
        <w:tc>
          <w:tcPr>
            <w:tcW w:w="360" w:type="dxa"/>
          </w:tcPr>
          <w:p w14:paraId="0EF6CF75" w14:textId="77777777" w:rsidR="00F84DA9" w:rsidRDefault="00F84DA9" w:rsidP="00513555"/>
        </w:tc>
        <w:tc>
          <w:tcPr>
            <w:tcW w:w="360" w:type="dxa"/>
          </w:tcPr>
          <w:p w14:paraId="2D817CD8" w14:textId="77777777" w:rsidR="00F84DA9" w:rsidRDefault="00F84DA9" w:rsidP="00513555"/>
        </w:tc>
        <w:tc>
          <w:tcPr>
            <w:tcW w:w="360" w:type="dxa"/>
          </w:tcPr>
          <w:p w14:paraId="5B9F2CEE" w14:textId="77777777" w:rsidR="00F84DA9" w:rsidRDefault="00F84DA9" w:rsidP="00513555"/>
        </w:tc>
        <w:tc>
          <w:tcPr>
            <w:tcW w:w="360" w:type="dxa"/>
          </w:tcPr>
          <w:p w14:paraId="048B84BA" w14:textId="77777777" w:rsidR="00F84DA9" w:rsidRDefault="00F84DA9" w:rsidP="00513555"/>
        </w:tc>
        <w:tc>
          <w:tcPr>
            <w:tcW w:w="360" w:type="dxa"/>
          </w:tcPr>
          <w:p w14:paraId="776F7403" w14:textId="77777777" w:rsidR="00F84DA9" w:rsidRDefault="00F84DA9" w:rsidP="00513555"/>
        </w:tc>
        <w:tc>
          <w:tcPr>
            <w:tcW w:w="360" w:type="dxa"/>
          </w:tcPr>
          <w:p w14:paraId="09C289E2" w14:textId="77777777" w:rsidR="00F84DA9" w:rsidRDefault="00F84DA9" w:rsidP="00513555"/>
        </w:tc>
        <w:tc>
          <w:tcPr>
            <w:tcW w:w="360" w:type="dxa"/>
          </w:tcPr>
          <w:p w14:paraId="07306112" w14:textId="77777777" w:rsidR="00F84DA9" w:rsidRDefault="00F84DA9" w:rsidP="00513555"/>
        </w:tc>
        <w:tc>
          <w:tcPr>
            <w:tcW w:w="360" w:type="dxa"/>
          </w:tcPr>
          <w:p w14:paraId="6608AB54" w14:textId="77777777" w:rsidR="00F84DA9" w:rsidRDefault="00F84DA9" w:rsidP="00513555"/>
        </w:tc>
        <w:tc>
          <w:tcPr>
            <w:tcW w:w="360" w:type="dxa"/>
          </w:tcPr>
          <w:p w14:paraId="75A1B3C4" w14:textId="77777777" w:rsidR="00F84DA9" w:rsidRDefault="00F84DA9" w:rsidP="00513555"/>
        </w:tc>
        <w:tc>
          <w:tcPr>
            <w:tcW w:w="360" w:type="dxa"/>
          </w:tcPr>
          <w:p w14:paraId="577A68E1" w14:textId="77777777" w:rsidR="00F84DA9" w:rsidRDefault="00F84DA9" w:rsidP="00513555"/>
        </w:tc>
        <w:tc>
          <w:tcPr>
            <w:tcW w:w="360" w:type="dxa"/>
          </w:tcPr>
          <w:p w14:paraId="0E165130" w14:textId="77777777" w:rsidR="00F84DA9" w:rsidRDefault="00F84DA9" w:rsidP="00513555"/>
        </w:tc>
        <w:tc>
          <w:tcPr>
            <w:tcW w:w="360" w:type="dxa"/>
          </w:tcPr>
          <w:p w14:paraId="093562ED" w14:textId="77777777" w:rsidR="00F84DA9" w:rsidRDefault="00F84DA9" w:rsidP="00513555"/>
        </w:tc>
        <w:tc>
          <w:tcPr>
            <w:tcW w:w="360" w:type="dxa"/>
          </w:tcPr>
          <w:p w14:paraId="6020D252" w14:textId="77777777" w:rsidR="00F84DA9" w:rsidRDefault="00F84DA9" w:rsidP="00513555"/>
        </w:tc>
        <w:tc>
          <w:tcPr>
            <w:tcW w:w="360" w:type="dxa"/>
          </w:tcPr>
          <w:p w14:paraId="663184C7" w14:textId="77777777" w:rsidR="00F84DA9" w:rsidRDefault="00F84DA9" w:rsidP="00513555"/>
        </w:tc>
        <w:tc>
          <w:tcPr>
            <w:tcW w:w="360" w:type="dxa"/>
          </w:tcPr>
          <w:p w14:paraId="14BFC334" w14:textId="77777777" w:rsidR="00F84DA9" w:rsidRDefault="00F84DA9" w:rsidP="00513555"/>
        </w:tc>
        <w:tc>
          <w:tcPr>
            <w:tcW w:w="360" w:type="dxa"/>
          </w:tcPr>
          <w:p w14:paraId="1BB04D80" w14:textId="77777777" w:rsidR="00F84DA9" w:rsidRDefault="00F84DA9" w:rsidP="00513555"/>
        </w:tc>
        <w:tc>
          <w:tcPr>
            <w:tcW w:w="360" w:type="dxa"/>
          </w:tcPr>
          <w:p w14:paraId="5599F666" w14:textId="77777777" w:rsidR="00F84DA9" w:rsidRDefault="00F84DA9" w:rsidP="00513555"/>
        </w:tc>
        <w:tc>
          <w:tcPr>
            <w:tcW w:w="360" w:type="dxa"/>
          </w:tcPr>
          <w:p w14:paraId="0E8E8B2A" w14:textId="77777777" w:rsidR="00F84DA9" w:rsidRDefault="00F84DA9" w:rsidP="00513555"/>
        </w:tc>
        <w:tc>
          <w:tcPr>
            <w:tcW w:w="360" w:type="dxa"/>
          </w:tcPr>
          <w:p w14:paraId="0D7D7126" w14:textId="77777777" w:rsidR="00F84DA9" w:rsidRDefault="00F84DA9" w:rsidP="00513555"/>
        </w:tc>
        <w:tc>
          <w:tcPr>
            <w:tcW w:w="360" w:type="dxa"/>
          </w:tcPr>
          <w:p w14:paraId="206A7CB3" w14:textId="77777777" w:rsidR="00F84DA9" w:rsidRDefault="00F84DA9" w:rsidP="00513555"/>
        </w:tc>
        <w:tc>
          <w:tcPr>
            <w:tcW w:w="360" w:type="dxa"/>
          </w:tcPr>
          <w:p w14:paraId="303E93DA" w14:textId="77777777" w:rsidR="00F84DA9" w:rsidRDefault="00F84DA9" w:rsidP="00513555"/>
        </w:tc>
      </w:tr>
      <w:tr w:rsidR="00F84DA9" w14:paraId="363326B7" w14:textId="77777777" w:rsidTr="00513555">
        <w:tc>
          <w:tcPr>
            <w:tcW w:w="360" w:type="dxa"/>
          </w:tcPr>
          <w:p w14:paraId="7D514330" w14:textId="77777777" w:rsidR="00F84DA9" w:rsidRDefault="00F84DA9" w:rsidP="00513555"/>
        </w:tc>
        <w:tc>
          <w:tcPr>
            <w:tcW w:w="360" w:type="dxa"/>
          </w:tcPr>
          <w:p w14:paraId="318B83D8" w14:textId="77777777" w:rsidR="00F84DA9" w:rsidRDefault="00F84DA9" w:rsidP="00513555"/>
        </w:tc>
        <w:tc>
          <w:tcPr>
            <w:tcW w:w="360" w:type="dxa"/>
          </w:tcPr>
          <w:p w14:paraId="504DD59A" w14:textId="77777777" w:rsidR="00F84DA9" w:rsidRDefault="00F84DA9" w:rsidP="00513555"/>
        </w:tc>
        <w:tc>
          <w:tcPr>
            <w:tcW w:w="360" w:type="dxa"/>
          </w:tcPr>
          <w:p w14:paraId="55085082" w14:textId="77777777" w:rsidR="00F84DA9" w:rsidRDefault="00F84DA9" w:rsidP="00513555"/>
        </w:tc>
        <w:tc>
          <w:tcPr>
            <w:tcW w:w="360" w:type="dxa"/>
          </w:tcPr>
          <w:p w14:paraId="3B0563B8" w14:textId="77777777" w:rsidR="00F84DA9" w:rsidRDefault="00F84DA9" w:rsidP="00513555"/>
        </w:tc>
        <w:tc>
          <w:tcPr>
            <w:tcW w:w="360" w:type="dxa"/>
          </w:tcPr>
          <w:p w14:paraId="58CF512D" w14:textId="77777777" w:rsidR="00F84DA9" w:rsidRDefault="00F84DA9" w:rsidP="00513555"/>
        </w:tc>
        <w:tc>
          <w:tcPr>
            <w:tcW w:w="360" w:type="dxa"/>
          </w:tcPr>
          <w:p w14:paraId="246A0231" w14:textId="77777777" w:rsidR="00F84DA9" w:rsidRDefault="00F84DA9" w:rsidP="00513555"/>
        </w:tc>
        <w:tc>
          <w:tcPr>
            <w:tcW w:w="360" w:type="dxa"/>
          </w:tcPr>
          <w:p w14:paraId="11E2D949" w14:textId="77777777" w:rsidR="00F84DA9" w:rsidRDefault="00F84DA9" w:rsidP="00513555"/>
        </w:tc>
        <w:tc>
          <w:tcPr>
            <w:tcW w:w="360" w:type="dxa"/>
          </w:tcPr>
          <w:p w14:paraId="46B683EF" w14:textId="77777777" w:rsidR="00F84DA9" w:rsidRDefault="00F84DA9" w:rsidP="00513555"/>
        </w:tc>
        <w:tc>
          <w:tcPr>
            <w:tcW w:w="360" w:type="dxa"/>
          </w:tcPr>
          <w:p w14:paraId="62F04D6D" w14:textId="77777777" w:rsidR="00F84DA9" w:rsidRDefault="00F84DA9" w:rsidP="00513555"/>
        </w:tc>
        <w:tc>
          <w:tcPr>
            <w:tcW w:w="360" w:type="dxa"/>
          </w:tcPr>
          <w:p w14:paraId="37D73420" w14:textId="77777777" w:rsidR="00F84DA9" w:rsidRDefault="00F84DA9" w:rsidP="00513555"/>
        </w:tc>
        <w:tc>
          <w:tcPr>
            <w:tcW w:w="360" w:type="dxa"/>
          </w:tcPr>
          <w:p w14:paraId="55F78E2F" w14:textId="77777777" w:rsidR="00F84DA9" w:rsidRDefault="00F84DA9" w:rsidP="00513555"/>
        </w:tc>
        <w:tc>
          <w:tcPr>
            <w:tcW w:w="360" w:type="dxa"/>
          </w:tcPr>
          <w:p w14:paraId="151683C2" w14:textId="77777777" w:rsidR="00F84DA9" w:rsidRDefault="00F84DA9" w:rsidP="00513555"/>
        </w:tc>
        <w:tc>
          <w:tcPr>
            <w:tcW w:w="360" w:type="dxa"/>
          </w:tcPr>
          <w:p w14:paraId="1BC9656C" w14:textId="77777777" w:rsidR="00F84DA9" w:rsidRDefault="00F84DA9" w:rsidP="00513555"/>
        </w:tc>
        <w:tc>
          <w:tcPr>
            <w:tcW w:w="360" w:type="dxa"/>
          </w:tcPr>
          <w:p w14:paraId="18449FB4" w14:textId="77777777" w:rsidR="00F84DA9" w:rsidRDefault="00F84DA9" w:rsidP="00513555"/>
        </w:tc>
        <w:tc>
          <w:tcPr>
            <w:tcW w:w="360" w:type="dxa"/>
          </w:tcPr>
          <w:p w14:paraId="1BAF6A19" w14:textId="77777777" w:rsidR="00F84DA9" w:rsidRDefault="00F84DA9" w:rsidP="00513555"/>
        </w:tc>
        <w:tc>
          <w:tcPr>
            <w:tcW w:w="360" w:type="dxa"/>
          </w:tcPr>
          <w:p w14:paraId="33861348" w14:textId="77777777" w:rsidR="00F84DA9" w:rsidRDefault="00F84DA9" w:rsidP="00513555"/>
        </w:tc>
        <w:tc>
          <w:tcPr>
            <w:tcW w:w="360" w:type="dxa"/>
          </w:tcPr>
          <w:p w14:paraId="399E6E99" w14:textId="77777777" w:rsidR="00F84DA9" w:rsidRDefault="00F84DA9" w:rsidP="00513555"/>
        </w:tc>
        <w:tc>
          <w:tcPr>
            <w:tcW w:w="360" w:type="dxa"/>
          </w:tcPr>
          <w:p w14:paraId="0E05BB54" w14:textId="77777777" w:rsidR="00F84DA9" w:rsidRDefault="00F84DA9" w:rsidP="00513555"/>
        </w:tc>
        <w:tc>
          <w:tcPr>
            <w:tcW w:w="360" w:type="dxa"/>
          </w:tcPr>
          <w:p w14:paraId="0CF02D88" w14:textId="77777777" w:rsidR="00F84DA9" w:rsidRDefault="00F84DA9" w:rsidP="00513555"/>
        </w:tc>
        <w:tc>
          <w:tcPr>
            <w:tcW w:w="360" w:type="dxa"/>
          </w:tcPr>
          <w:p w14:paraId="750F6DBB" w14:textId="77777777" w:rsidR="00F84DA9" w:rsidRDefault="00F84DA9" w:rsidP="00513555"/>
        </w:tc>
        <w:tc>
          <w:tcPr>
            <w:tcW w:w="360" w:type="dxa"/>
          </w:tcPr>
          <w:p w14:paraId="6BF18908" w14:textId="77777777" w:rsidR="00F84DA9" w:rsidRDefault="00F84DA9" w:rsidP="00513555"/>
        </w:tc>
        <w:tc>
          <w:tcPr>
            <w:tcW w:w="360" w:type="dxa"/>
          </w:tcPr>
          <w:p w14:paraId="2C22D98A" w14:textId="77777777" w:rsidR="00F84DA9" w:rsidRDefault="00F84DA9" w:rsidP="00513555"/>
        </w:tc>
        <w:tc>
          <w:tcPr>
            <w:tcW w:w="360" w:type="dxa"/>
          </w:tcPr>
          <w:p w14:paraId="500050AF" w14:textId="77777777" w:rsidR="00F84DA9" w:rsidRDefault="00F84DA9" w:rsidP="00513555"/>
        </w:tc>
        <w:tc>
          <w:tcPr>
            <w:tcW w:w="360" w:type="dxa"/>
          </w:tcPr>
          <w:p w14:paraId="37242357" w14:textId="77777777" w:rsidR="00F84DA9" w:rsidRDefault="00F84DA9" w:rsidP="00513555"/>
        </w:tc>
        <w:tc>
          <w:tcPr>
            <w:tcW w:w="360" w:type="dxa"/>
          </w:tcPr>
          <w:p w14:paraId="006C8B50" w14:textId="77777777" w:rsidR="00F84DA9" w:rsidRDefault="00F84DA9" w:rsidP="00513555"/>
        </w:tc>
        <w:tc>
          <w:tcPr>
            <w:tcW w:w="360" w:type="dxa"/>
          </w:tcPr>
          <w:p w14:paraId="5F293335" w14:textId="77777777" w:rsidR="00F84DA9" w:rsidRDefault="00F84DA9" w:rsidP="00513555"/>
        </w:tc>
        <w:tc>
          <w:tcPr>
            <w:tcW w:w="360" w:type="dxa"/>
          </w:tcPr>
          <w:p w14:paraId="4A9E6C78" w14:textId="77777777" w:rsidR="00F84DA9" w:rsidRDefault="00F84DA9" w:rsidP="00513555"/>
        </w:tc>
        <w:tc>
          <w:tcPr>
            <w:tcW w:w="360" w:type="dxa"/>
          </w:tcPr>
          <w:p w14:paraId="3AB41255" w14:textId="77777777" w:rsidR="00F84DA9" w:rsidRDefault="00F84DA9" w:rsidP="00513555"/>
        </w:tc>
        <w:tc>
          <w:tcPr>
            <w:tcW w:w="360" w:type="dxa"/>
          </w:tcPr>
          <w:p w14:paraId="29301F72" w14:textId="77777777" w:rsidR="00F84DA9" w:rsidRDefault="00F84DA9" w:rsidP="00513555"/>
        </w:tc>
      </w:tr>
      <w:tr w:rsidR="00F84DA9" w14:paraId="4623DF2A" w14:textId="77777777" w:rsidTr="00513555">
        <w:tc>
          <w:tcPr>
            <w:tcW w:w="360" w:type="dxa"/>
          </w:tcPr>
          <w:p w14:paraId="63610D33" w14:textId="77777777" w:rsidR="00F84DA9" w:rsidRDefault="00F84DA9" w:rsidP="00513555"/>
        </w:tc>
        <w:tc>
          <w:tcPr>
            <w:tcW w:w="360" w:type="dxa"/>
          </w:tcPr>
          <w:p w14:paraId="1D444BC0" w14:textId="77777777" w:rsidR="00F84DA9" w:rsidRDefault="00F84DA9" w:rsidP="00513555"/>
        </w:tc>
        <w:tc>
          <w:tcPr>
            <w:tcW w:w="360" w:type="dxa"/>
          </w:tcPr>
          <w:p w14:paraId="601ABFA4" w14:textId="77777777" w:rsidR="00F84DA9" w:rsidRDefault="00F84DA9" w:rsidP="00513555"/>
        </w:tc>
        <w:tc>
          <w:tcPr>
            <w:tcW w:w="360" w:type="dxa"/>
          </w:tcPr>
          <w:p w14:paraId="7D36EDEF" w14:textId="77777777" w:rsidR="00F84DA9" w:rsidRDefault="00F84DA9" w:rsidP="00513555"/>
        </w:tc>
        <w:tc>
          <w:tcPr>
            <w:tcW w:w="360" w:type="dxa"/>
          </w:tcPr>
          <w:p w14:paraId="3F52F797" w14:textId="77777777" w:rsidR="00F84DA9" w:rsidRDefault="00F84DA9" w:rsidP="00513555"/>
        </w:tc>
        <w:tc>
          <w:tcPr>
            <w:tcW w:w="360" w:type="dxa"/>
          </w:tcPr>
          <w:p w14:paraId="6CF128CE" w14:textId="77777777" w:rsidR="00F84DA9" w:rsidRDefault="00F84DA9" w:rsidP="00513555"/>
        </w:tc>
        <w:tc>
          <w:tcPr>
            <w:tcW w:w="360" w:type="dxa"/>
          </w:tcPr>
          <w:p w14:paraId="7AB75594" w14:textId="77777777" w:rsidR="00F84DA9" w:rsidRDefault="00F84DA9" w:rsidP="00513555"/>
        </w:tc>
        <w:tc>
          <w:tcPr>
            <w:tcW w:w="360" w:type="dxa"/>
          </w:tcPr>
          <w:p w14:paraId="665AFA70" w14:textId="77777777" w:rsidR="00F84DA9" w:rsidRDefault="00F84DA9" w:rsidP="00513555"/>
        </w:tc>
        <w:tc>
          <w:tcPr>
            <w:tcW w:w="360" w:type="dxa"/>
          </w:tcPr>
          <w:p w14:paraId="4B467547" w14:textId="77777777" w:rsidR="00F84DA9" w:rsidRDefault="00F84DA9" w:rsidP="00513555"/>
        </w:tc>
        <w:tc>
          <w:tcPr>
            <w:tcW w:w="360" w:type="dxa"/>
          </w:tcPr>
          <w:p w14:paraId="690DEF6B" w14:textId="77777777" w:rsidR="00F84DA9" w:rsidRDefault="00F84DA9" w:rsidP="00513555"/>
        </w:tc>
        <w:tc>
          <w:tcPr>
            <w:tcW w:w="360" w:type="dxa"/>
          </w:tcPr>
          <w:p w14:paraId="56A6D8C7" w14:textId="77777777" w:rsidR="00F84DA9" w:rsidRDefault="00F84DA9" w:rsidP="00513555"/>
        </w:tc>
        <w:tc>
          <w:tcPr>
            <w:tcW w:w="360" w:type="dxa"/>
          </w:tcPr>
          <w:p w14:paraId="59D71C43" w14:textId="77777777" w:rsidR="00F84DA9" w:rsidRDefault="00F84DA9" w:rsidP="00513555"/>
        </w:tc>
        <w:tc>
          <w:tcPr>
            <w:tcW w:w="360" w:type="dxa"/>
          </w:tcPr>
          <w:p w14:paraId="2C642B9B" w14:textId="77777777" w:rsidR="00F84DA9" w:rsidRDefault="00F84DA9" w:rsidP="00513555"/>
        </w:tc>
        <w:tc>
          <w:tcPr>
            <w:tcW w:w="360" w:type="dxa"/>
          </w:tcPr>
          <w:p w14:paraId="19E9970D" w14:textId="77777777" w:rsidR="00F84DA9" w:rsidRDefault="00F84DA9" w:rsidP="00513555"/>
        </w:tc>
        <w:tc>
          <w:tcPr>
            <w:tcW w:w="360" w:type="dxa"/>
          </w:tcPr>
          <w:p w14:paraId="31549AFA" w14:textId="77777777" w:rsidR="00F84DA9" w:rsidRDefault="00F84DA9" w:rsidP="00513555"/>
        </w:tc>
        <w:tc>
          <w:tcPr>
            <w:tcW w:w="360" w:type="dxa"/>
          </w:tcPr>
          <w:p w14:paraId="15CA26B7" w14:textId="77777777" w:rsidR="00F84DA9" w:rsidRDefault="00F84DA9" w:rsidP="00513555"/>
        </w:tc>
        <w:tc>
          <w:tcPr>
            <w:tcW w:w="360" w:type="dxa"/>
          </w:tcPr>
          <w:p w14:paraId="073BEF4F" w14:textId="77777777" w:rsidR="00F84DA9" w:rsidRDefault="00F84DA9" w:rsidP="00513555"/>
        </w:tc>
        <w:tc>
          <w:tcPr>
            <w:tcW w:w="360" w:type="dxa"/>
          </w:tcPr>
          <w:p w14:paraId="21585F5A" w14:textId="77777777" w:rsidR="00F84DA9" w:rsidRDefault="00F84DA9" w:rsidP="00513555"/>
        </w:tc>
        <w:tc>
          <w:tcPr>
            <w:tcW w:w="360" w:type="dxa"/>
          </w:tcPr>
          <w:p w14:paraId="564EB545" w14:textId="77777777" w:rsidR="00F84DA9" w:rsidRDefault="00F84DA9" w:rsidP="00513555"/>
        </w:tc>
        <w:tc>
          <w:tcPr>
            <w:tcW w:w="360" w:type="dxa"/>
          </w:tcPr>
          <w:p w14:paraId="248CED09" w14:textId="77777777" w:rsidR="00F84DA9" w:rsidRDefault="00F84DA9" w:rsidP="00513555"/>
        </w:tc>
        <w:tc>
          <w:tcPr>
            <w:tcW w:w="360" w:type="dxa"/>
          </w:tcPr>
          <w:p w14:paraId="4D6E4B5C" w14:textId="77777777" w:rsidR="00F84DA9" w:rsidRDefault="00F84DA9" w:rsidP="00513555"/>
        </w:tc>
        <w:tc>
          <w:tcPr>
            <w:tcW w:w="360" w:type="dxa"/>
          </w:tcPr>
          <w:p w14:paraId="1B4DE124" w14:textId="77777777" w:rsidR="00F84DA9" w:rsidRDefault="00F84DA9" w:rsidP="00513555"/>
        </w:tc>
        <w:tc>
          <w:tcPr>
            <w:tcW w:w="360" w:type="dxa"/>
          </w:tcPr>
          <w:p w14:paraId="15C2D7F4" w14:textId="77777777" w:rsidR="00F84DA9" w:rsidRDefault="00F84DA9" w:rsidP="00513555"/>
        </w:tc>
        <w:tc>
          <w:tcPr>
            <w:tcW w:w="360" w:type="dxa"/>
          </w:tcPr>
          <w:p w14:paraId="6EE3761E" w14:textId="77777777" w:rsidR="00F84DA9" w:rsidRDefault="00F84DA9" w:rsidP="00513555"/>
        </w:tc>
        <w:tc>
          <w:tcPr>
            <w:tcW w:w="360" w:type="dxa"/>
          </w:tcPr>
          <w:p w14:paraId="27374BDE" w14:textId="77777777" w:rsidR="00F84DA9" w:rsidRDefault="00F84DA9" w:rsidP="00513555"/>
        </w:tc>
        <w:tc>
          <w:tcPr>
            <w:tcW w:w="360" w:type="dxa"/>
          </w:tcPr>
          <w:p w14:paraId="0F665DF1" w14:textId="77777777" w:rsidR="00F84DA9" w:rsidRDefault="00F84DA9" w:rsidP="00513555"/>
        </w:tc>
        <w:tc>
          <w:tcPr>
            <w:tcW w:w="360" w:type="dxa"/>
          </w:tcPr>
          <w:p w14:paraId="652E954E" w14:textId="77777777" w:rsidR="00F84DA9" w:rsidRDefault="00F84DA9" w:rsidP="00513555"/>
        </w:tc>
        <w:tc>
          <w:tcPr>
            <w:tcW w:w="360" w:type="dxa"/>
          </w:tcPr>
          <w:p w14:paraId="4722B85D" w14:textId="77777777" w:rsidR="00F84DA9" w:rsidRDefault="00F84DA9" w:rsidP="00513555"/>
        </w:tc>
        <w:tc>
          <w:tcPr>
            <w:tcW w:w="360" w:type="dxa"/>
          </w:tcPr>
          <w:p w14:paraId="1A079843" w14:textId="77777777" w:rsidR="00F84DA9" w:rsidRDefault="00F84DA9" w:rsidP="00513555"/>
        </w:tc>
        <w:tc>
          <w:tcPr>
            <w:tcW w:w="360" w:type="dxa"/>
          </w:tcPr>
          <w:p w14:paraId="3068F8F7" w14:textId="77777777" w:rsidR="00F84DA9" w:rsidRDefault="00F84DA9" w:rsidP="00513555"/>
        </w:tc>
      </w:tr>
      <w:tr w:rsidR="00F84DA9" w14:paraId="2CDC8A24" w14:textId="77777777" w:rsidTr="00513555">
        <w:tc>
          <w:tcPr>
            <w:tcW w:w="360" w:type="dxa"/>
          </w:tcPr>
          <w:p w14:paraId="69353A61" w14:textId="77777777" w:rsidR="00F84DA9" w:rsidRDefault="00F84DA9" w:rsidP="00513555"/>
        </w:tc>
        <w:tc>
          <w:tcPr>
            <w:tcW w:w="360" w:type="dxa"/>
          </w:tcPr>
          <w:p w14:paraId="3A0D7933" w14:textId="77777777" w:rsidR="00F84DA9" w:rsidRDefault="00F84DA9" w:rsidP="00513555"/>
        </w:tc>
        <w:tc>
          <w:tcPr>
            <w:tcW w:w="360" w:type="dxa"/>
          </w:tcPr>
          <w:p w14:paraId="31EF6AD3" w14:textId="77777777" w:rsidR="00F84DA9" w:rsidRDefault="00F84DA9" w:rsidP="00513555"/>
        </w:tc>
        <w:tc>
          <w:tcPr>
            <w:tcW w:w="360" w:type="dxa"/>
          </w:tcPr>
          <w:p w14:paraId="48E1FD90" w14:textId="77777777" w:rsidR="00F84DA9" w:rsidRDefault="00F84DA9" w:rsidP="00513555"/>
        </w:tc>
        <w:tc>
          <w:tcPr>
            <w:tcW w:w="360" w:type="dxa"/>
          </w:tcPr>
          <w:p w14:paraId="20C96025" w14:textId="77777777" w:rsidR="00F84DA9" w:rsidRDefault="00F84DA9" w:rsidP="00513555"/>
        </w:tc>
        <w:tc>
          <w:tcPr>
            <w:tcW w:w="360" w:type="dxa"/>
          </w:tcPr>
          <w:p w14:paraId="687A3552" w14:textId="77777777" w:rsidR="00F84DA9" w:rsidRDefault="00F84DA9" w:rsidP="00513555"/>
        </w:tc>
        <w:tc>
          <w:tcPr>
            <w:tcW w:w="360" w:type="dxa"/>
          </w:tcPr>
          <w:p w14:paraId="335C6860" w14:textId="77777777" w:rsidR="00F84DA9" w:rsidRDefault="00F84DA9" w:rsidP="00513555"/>
        </w:tc>
        <w:tc>
          <w:tcPr>
            <w:tcW w:w="360" w:type="dxa"/>
          </w:tcPr>
          <w:p w14:paraId="7B1CFFB1" w14:textId="77777777" w:rsidR="00F84DA9" w:rsidRDefault="00F84DA9" w:rsidP="00513555"/>
        </w:tc>
        <w:tc>
          <w:tcPr>
            <w:tcW w:w="360" w:type="dxa"/>
          </w:tcPr>
          <w:p w14:paraId="228A1AD2" w14:textId="77777777" w:rsidR="00F84DA9" w:rsidRDefault="00F84DA9" w:rsidP="00513555"/>
        </w:tc>
        <w:tc>
          <w:tcPr>
            <w:tcW w:w="360" w:type="dxa"/>
          </w:tcPr>
          <w:p w14:paraId="2733A4F6" w14:textId="77777777" w:rsidR="00F84DA9" w:rsidRDefault="00F84DA9" w:rsidP="00513555"/>
        </w:tc>
        <w:tc>
          <w:tcPr>
            <w:tcW w:w="360" w:type="dxa"/>
          </w:tcPr>
          <w:p w14:paraId="034C2D77" w14:textId="77777777" w:rsidR="00F84DA9" w:rsidRDefault="00F84DA9" w:rsidP="00513555"/>
        </w:tc>
        <w:tc>
          <w:tcPr>
            <w:tcW w:w="360" w:type="dxa"/>
          </w:tcPr>
          <w:p w14:paraId="1C78D545" w14:textId="77777777" w:rsidR="00F84DA9" w:rsidRDefault="00F84DA9" w:rsidP="00513555"/>
        </w:tc>
        <w:tc>
          <w:tcPr>
            <w:tcW w:w="360" w:type="dxa"/>
          </w:tcPr>
          <w:p w14:paraId="629A83E5" w14:textId="77777777" w:rsidR="00F84DA9" w:rsidRDefault="00F84DA9" w:rsidP="00513555"/>
        </w:tc>
        <w:tc>
          <w:tcPr>
            <w:tcW w:w="360" w:type="dxa"/>
          </w:tcPr>
          <w:p w14:paraId="5CC2D223" w14:textId="77777777" w:rsidR="00F84DA9" w:rsidRDefault="00F84DA9" w:rsidP="00513555"/>
        </w:tc>
        <w:tc>
          <w:tcPr>
            <w:tcW w:w="360" w:type="dxa"/>
          </w:tcPr>
          <w:p w14:paraId="390482C6" w14:textId="77777777" w:rsidR="00F84DA9" w:rsidRDefault="00F84DA9" w:rsidP="00513555"/>
        </w:tc>
        <w:tc>
          <w:tcPr>
            <w:tcW w:w="360" w:type="dxa"/>
          </w:tcPr>
          <w:p w14:paraId="7D19BBA5" w14:textId="77777777" w:rsidR="00F84DA9" w:rsidRDefault="00F84DA9" w:rsidP="00513555"/>
        </w:tc>
        <w:tc>
          <w:tcPr>
            <w:tcW w:w="360" w:type="dxa"/>
          </w:tcPr>
          <w:p w14:paraId="5F40A159" w14:textId="77777777" w:rsidR="00F84DA9" w:rsidRDefault="00F84DA9" w:rsidP="00513555"/>
        </w:tc>
        <w:tc>
          <w:tcPr>
            <w:tcW w:w="360" w:type="dxa"/>
          </w:tcPr>
          <w:p w14:paraId="4D7ACFA3" w14:textId="77777777" w:rsidR="00F84DA9" w:rsidRDefault="00F84DA9" w:rsidP="00513555"/>
        </w:tc>
        <w:tc>
          <w:tcPr>
            <w:tcW w:w="360" w:type="dxa"/>
          </w:tcPr>
          <w:p w14:paraId="7B7C872A" w14:textId="77777777" w:rsidR="00F84DA9" w:rsidRDefault="00F84DA9" w:rsidP="00513555"/>
        </w:tc>
        <w:tc>
          <w:tcPr>
            <w:tcW w:w="360" w:type="dxa"/>
          </w:tcPr>
          <w:p w14:paraId="735A461F" w14:textId="77777777" w:rsidR="00F84DA9" w:rsidRDefault="00F84DA9" w:rsidP="00513555"/>
        </w:tc>
        <w:tc>
          <w:tcPr>
            <w:tcW w:w="360" w:type="dxa"/>
          </w:tcPr>
          <w:p w14:paraId="69411ACE" w14:textId="77777777" w:rsidR="00F84DA9" w:rsidRDefault="00F84DA9" w:rsidP="00513555"/>
        </w:tc>
        <w:tc>
          <w:tcPr>
            <w:tcW w:w="360" w:type="dxa"/>
          </w:tcPr>
          <w:p w14:paraId="01AE414F" w14:textId="77777777" w:rsidR="00F84DA9" w:rsidRDefault="00F84DA9" w:rsidP="00513555"/>
        </w:tc>
        <w:tc>
          <w:tcPr>
            <w:tcW w:w="360" w:type="dxa"/>
          </w:tcPr>
          <w:p w14:paraId="150C1977" w14:textId="77777777" w:rsidR="00F84DA9" w:rsidRDefault="00F84DA9" w:rsidP="00513555"/>
        </w:tc>
        <w:tc>
          <w:tcPr>
            <w:tcW w:w="360" w:type="dxa"/>
          </w:tcPr>
          <w:p w14:paraId="0C39B2B1" w14:textId="77777777" w:rsidR="00F84DA9" w:rsidRDefault="00F84DA9" w:rsidP="00513555"/>
        </w:tc>
        <w:tc>
          <w:tcPr>
            <w:tcW w:w="360" w:type="dxa"/>
          </w:tcPr>
          <w:p w14:paraId="1C88ED38" w14:textId="77777777" w:rsidR="00F84DA9" w:rsidRDefault="00F84DA9" w:rsidP="00513555"/>
        </w:tc>
        <w:tc>
          <w:tcPr>
            <w:tcW w:w="360" w:type="dxa"/>
          </w:tcPr>
          <w:p w14:paraId="4C014AAB" w14:textId="77777777" w:rsidR="00F84DA9" w:rsidRDefault="00F84DA9" w:rsidP="00513555"/>
        </w:tc>
        <w:tc>
          <w:tcPr>
            <w:tcW w:w="360" w:type="dxa"/>
          </w:tcPr>
          <w:p w14:paraId="689A6D57" w14:textId="77777777" w:rsidR="00F84DA9" w:rsidRDefault="00F84DA9" w:rsidP="00513555"/>
        </w:tc>
        <w:tc>
          <w:tcPr>
            <w:tcW w:w="360" w:type="dxa"/>
          </w:tcPr>
          <w:p w14:paraId="0761A00A" w14:textId="77777777" w:rsidR="00F84DA9" w:rsidRDefault="00F84DA9" w:rsidP="00513555"/>
        </w:tc>
        <w:tc>
          <w:tcPr>
            <w:tcW w:w="360" w:type="dxa"/>
          </w:tcPr>
          <w:p w14:paraId="474555A8" w14:textId="77777777" w:rsidR="00F84DA9" w:rsidRDefault="00F84DA9" w:rsidP="00513555"/>
        </w:tc>
        <w:tc>
          <w:tcPr>
            <w:tcW w:w="360" w:type="dxa"/>
          </w:tcPr>
          <w:p w14:paraId="49F3E672" w14:textId="77777777" w:rsidR="00F84DA9" w:rsidRDefault="00F84DA9" w:rsidP="00513555"/>
        </w:tc>
      </w:tr>
      <w:tr w:rsidR="00F84DA9" w14:paraId="7B12F305" w14:textId="77777777" w:rsidTr="00513555">
        <w:tc>
          <w:tcPr>
            <w:tcW w:w="360" w:type="dxa"/>
          </w:tcPr>
          <w:p w14:paraId="23AC620B" w14:textId="77777777" w:rsidR="00F84DA9" w:rsidRDefault="00F84DA9" w:rsidP="00513555"/>
        </w:tc>
        <w:tc>
          <w:tcPr>
            <w:tcW w:w="360" w:type="dxa"/>
          </w:tcPr>
          <w:p w14:paraId="273A071B" w14:textId="77777777" w:rsidR="00F84DA9" w:rsidRDefault="00F84DA9" w:rsidP="00513555"/>
        </w:tc>
        <w:tc>
          <w:tcPr>
            <w:tcW w:w="360" w:type="dxa"/>
          </w:tcPr>
          <w:p w14:paraId="782F58BE" w14:textId="77777777" w:rsidR="00F84DA9" w:rsidRDefault="00F84DA9" w:rsidP="00513555"/>
        </w:tc>
        <w:tc>
          <w:tcPr>
            <w:tcW w:w="360" w:type="dxa"/>
          </w:tcPr>
          <w:p w14:paraId="4B6C6B3B" w14:textId="77777777" w:rsidR="00F84DA9" w:rsidRDefault="00F84DA9" w:rsidP="00513555"/>
        </w:tc>
        <w:tc>
          <w:tcPr>
            <w:tcW w:w="360" w:type="dxa"/>
          </w:tcPr>
          <w:p w14:paraId="195A9A2A" w14:textId="77777777" w:rsidR="00F84DA9" w:rsidRDefault="00F84DA9" w:rsidP="00513555"/>
        </w:tc>
        <w:tc>
          <w:tcPr>
            <w:tcW w:w="360" w:type="dxa"/>
          </w:tcPr>
          <w:p w14:paraId="43D90E08" w14:textId="77777777" w:rsidR="00F84DA9" w:rsidRDefault="00F84DA9" w:rsidP="00513555"/>
        </w:tc>
        <w:tc>
          <w:tcPr>
            <w:tcW w:w="360" w:type="dxa"/>
          </w:tcPr>
          <w:p w14:paraId="78FC1B66" w14:textId="77777777" w:rsidR="00F84DA9" w:rsidRDefault="00F84DA9" w:rsidP="00513555"/>
        </w:tc>
        <w:tc>
          <w:tcPr>
            <w:tcW w:w="360" w:type="dxa"/>
          </w:tcPr>
          <w:p w14:paraId="7AB417BB" w14:textId="77777777" w:rsidR="00F84DA9" w:rsidRDefault="00F84DA9" w:rsidP="00513555"/>
        </w:tc>
        <w:tc>
          <w:tcPr>
            <w:tcW w:w="360" w:type="dxa"/>
          </w:tcPr>
          <w:p w14:paraId="69FF4E8D" w14:textId="77777777" w:rsidR="00F84DA9" w:rsidRDefault="00F84DA9" w:rsidP="00513555"/>
        </w:tc>
        <w:tc>
          <w:tcPr>
            <w:tcW w:w="360" w:type="dxa"/>
          </w:tcPr>
          <w:p w14:paraId="02756D8A" w14:textId="77777777" w:rsidR="00F84DA9" w:rsidRDefault="00F84DA9" w:rsidP="00513555"/>
        </w:tc>
        <w:tc>
          <w:tcPr>
            <w:tcW w:w="360" w:type="dxa"/>
          </w:tcPr>
          <w:p w14:paraId="6DF7F357" w14:textId="77777777" w:rsidR="00F84DA9" w:rsidRDefault="00F84DA9" w:rsidP="00513555"/>
        </w:tc>
        <w:tc>
          <w:tcPr>
            <w:tcW w:w="360" w:type="dxa"/>
          </w:tcPr>
          <w:p w14:paraId="5C3F30E4" w14:textId="77777777" w:rsidR="00F84DA9" w:rsidRDefault="00F84DA9" w:rsidP="00513555"/>
        </w:tc>
        <w:tc>
          <w:tcPr>
            <w:tcW w:w="360" w:type="dxa"/>
          </w:tcPr>
          <w:p w14:paraId="7F4374F7" w14:textId="77777777" w:rsidR="00F84DA9" w:rsidRDefault="00F84DA9" w:rsidP="00513555"/>
        </w:tc>
        <w:tc>
          <w:tcPr>
            <w:tcW w:w="360" w:type="dxa"/>
          </w:tcPr>
          <w:p w14:paraId="59EB1546" w14:textId="77777777" w:rsidR="00F84DA9" w:rsidRDefault="00F84DA9" w:rsidP="00513555"/>
        </w:tc>
        <w:tc>
          <w:tcPr>
            <w:tcW w:w="360" w:type="dxa"/>
          </w:tcPr>
          <w:p w14:paraId="2A9C0DB3" w14:textId="77777777" w:rsidR="00F84DA9" w:rsidRDefault="00F84DA9" w:rsidP="00513555"/>
        </w:tc>
        <w:tc>
          <w:tcPr>
            <w:tcW w:w="360" w:type="dxa"/>
          </w:tcPr>
          <w:p w14:paraId="3FC65BC0" w14:textId="77777777" w:rsidR="00F84DA9" w:rsidRDefault="00F84DA9" w:rsidP="00513555"/>
        </w:tc>
        <w:tc>
          <w:tcPr>
            <w:tcW w:w="360" w:type="dxa"/>
          </w:tcPr>
          <w:p w14:paraId="37BAB8C8" w14:textId="77777777" w:rsidR="00F84DA9" w:rsidRDefault="00F84DA9" w:rsidP="00513555"/>
        </w:tc>
        <w:tc>
          <w:tcPr>
            <w:tcW w:w="360" w:type="dxa"/>
          </w:tcPr>
          <w:p w14:paraId="114F96F1" w14:textId="77777777" w:rsidR="00F84DA9" w:rsidRDefault="00F84DA9" w:rsidP="00513555"/>
        </w:tc>
        <w:tc>
          <w:tcPr>
            <w:tcW w:w="360" w:type="dxa"/>
          </w:tcPr>
          <w:p w14:paraId="355E5D90" w14:textId="77777777" w:rsidR="00F84DA9" w:rsidRDefault="00F84DA9" w:rsidP="00513555"/>
        </w:tc>
        <w:tc>
          <w:tcPr>
            <w:tcW w:w="360" w:type="dxa"/>
          </w:tcPr>
          <w:p w14:paraId="00383821" w14:textId="77777777" w:rsidR="00F84DA9" w:rsidRDefault="00F84DA9" w:rsidP="00513555"/>
        </w:tc>
        <w:tc>
          <w:tcPr>
            <w:tcW w:w="360" w:type="dxa"/>
          </w:tcPr>
          <w:p w14:paraId="07CE032A" w14:textId="77777777" w:rsidR="00F84DA9" w:rsidRDefault="00F84DA9" w:rsidP="00513555"/>
        </w:tc>
        <w:tc>
          <w:tcPr>
            <w:tcW w:w="360" w:type="dxa"/>
          </w:tcPr>
          <w:p w14:paraId="055C0614" w14:textId="77777777" w:rsidR="00F84DA9" w:rsidRDefault="00F84DA9" w:rsidP="00513555"/>
        </w:tc>
        <w:tc>
          <w:tcPr>
            <w:tcW w:w="360" w:type="dxa"/>
          </w:tcPr>
          <w:p w14:paraId="3661E860" w14:textId="77777777" w:rsidR="00F84DA9" w:rsidRDefault="00F84DA9" w:rsidP="00513555"/>
        </w:tc>
        <w:tc>
          <w:tcPr>
            <w:tcW w:w="360" w:type="dxa"/>
          </w:tcPr>
          <w:p w14:paraId="651C8185" w14:textId="77777777" w:rsidR="00F84DA9" w:rsidRDefault="00F84DA9" w:rsidP="00513555"/>
        </w:tc>
        <w:tc>
          <w:tcPr>
            <w:tcW w:w="360" w:type="dxa"/>
          </w:tcPr>
          <w:p w14:paraId="11A1ABAD" w14:textId="77777777" w:rsidR="00F84DA9" w:rsidRDefault="00F84DA9" w:rsidP="00513555"/>
        </w:tc>
        <w:tc>
          <w:tcPr>
            <w:tcW w:w="360" w:type="dxa"/>
          </w:tcPr>
          <w:p w14:paraId="0243D5F5" w14:textId="77777777" w:rsidR="00F84DA9" w:rsidRDefault="00F84DA9" w:rsidP="00513555"/>
        </w:tc>
        <w:tc>
          <w:tcPr>
            <w:tcW w:w="360" w:type="dxa"/>
          </w:tcPr>
          <w:p w14:paraId="7F73BDC4" w14:textId="77777777" w:rsidR="00F84DA9" w:rsidRDefault="00F84DA9" w:rsidP="00513555"/>
        </w:tc>
        <w:tc>
          <w:tcPr>
            <w:tcW w:w="360" w:type="dxa"/>
          </w:tcPr>
          <w:p w14:paraId="1643F707" w14:textId="77777777" w:rsidR="00F84DA9" w:rsidRDefault="00F84DA9" w:rsidP="00513555"/>
        </w:tc>
        <w:tc>
          <w:tcPr>
            <w:tcW w:w="360" w:type="dxa"/>
          </w:tcPr>
          <w:p w14:paraId="48688476" w14:textId="77777777" w:rsidR="00F84DA9" w:rsidRDefault="00F84DA9" w:rsidP="00513555"/>
        </w:tc>
        <w:tc>
          <w:tcPr>
            <w:tcW w:w="360" w:type="dxa"/>
          </w:tcPr>
          <w:p w14:paraId="6CAE7031" w14:textId="77777777" w:rsidR="00F84DA9" w:rsidRDefault="00F84DA9" w:rsidP="00513555"/>
        </w:tc>
      </w:tr>
      <w:tr w:rsidR="00F84DA9" w14:paraId="26EBF604" w14:textId="77777777" w:rsidTr="00513555">
        <w:tc>
          <w:tcPr>
            <w:tcW w:w="360" w:type="dxa"/>
          </w:tcPr>
          <w:p w14:paraId="21020453" w14:textId="77777777" w:rsidR="00F84DA9" w:rsidRDefault="00F84DA9" w:rsidP="00513555"/>
        </w:tc>
        <w:tc>
          <w:tcPr>
            <w:tcW w:w="360" w:type="dxa"/>
          </w:tcPr>
          <w:p w14:paraId="656CA138" w14:textId="77777777" w:rsidR="00F84DA9" w:rsidRDefault="00F84DA9" w:rsidP="00513555"/>
        </w:tc>
        <w:tc>
          <w:tcPr>
            <w:tcW w:w="360" w:type="dxa"/>
          </w:tcPr>
          <w:p w14:paraId="1371BC9C" w14:textId="77777777" w:rsidR="00F84DA9" w:rsidRDefault="00F84DA9" w:rsidP="00513555"/>
        </w:tc>
        <w:tc>
          <w:tcPr>
            <w:tcW w:w="360" w:type="dxa"/>
          </w:tcPr>
          <w:p w14:paraId="0D5D694B" w14:textId="77777777" w:rsidR="00F84DA9" w:rsidRDefault="00F84DA9" w:rsidP="00513555"/>
        </w:tc>
        <w:tc>
          <w:tcPr>
            <w:tcW w:w="360" w:type="dxa"/>
          </w:tcPr>
          <w:p w14:paraId="539D13B3" w14:textId="77777777" w:rsidR="00F84DA9" w:rsidRDefault="00F84DA9" w:rsidP="00513555"/>
        </w:tc>
        <w:tc>
          <w:tcPr>
            <w:tcW w:w="360" w:type="dxa"/>
          </w:tcPr>
          <w:p w14:paraId="4C098F5F" w14:textId="77777777" w:rsidR="00F84DA9" w:rsidRDefault="00F84DA9" w:rsidP="00513555"/>
        </w:tc>
        <w:tc>
          <w:tcPr>
            <w:tcW w:w="360" w:type="dxa"/>
          </w:tcPr>
          <w:p w14:paraId="25CE0515" w14:textId="77777777" w:rsidR="00F84DA9" w:rsidRDefault="00F84DA9" w:rsidP="00513555"/>
        </w:tc>
        <w:tc>
          <w:tcPr>
            <w:tcW w:w="360" w:type="dxa"/>
          </w:tcPr>
          <w:p w14:paraId="6BA5BABD" w14:textId="77777777" w:rsidR="00F84DA9" w:rsidRDefault="00F84DA9" w:rsidP="00513555"/>
        </w:tc>
        <w:tc>
          <w:tcPr>
            <w:tcW w:w="360" w:type="dxa"/>
          </w:tcPr>
          <w:p w14:paraId="4FF9C2C5" w14:textId="77777777" w:rsidR="00F84DA9" w:rsidRDefault="00F84DA9" w:rsidP="00513555"/>
        </w:tc>
        <w:tc>
          <w:tcPr>
            <w:tcW w:w="360" w:type="dxa"/>
          </w:tcPr>
          <w:p w14:paraId="3BB1DECD" w14:textId="77777777" w:rsidR="00F84DA9" w:rsidRDefault="00F84DA9" w:rsidP="00513555"/>
        </w:tc>
        <w:tc>
          <w:tcPr>
            <w:tcW w:w="360" w:type="dxa"/>
          </w:tcPr>
          <w:p w14:paraId="31BD3325" w14:textId="77777777" w:rsidR="00F84DA9" w:rsidRDefault="00F84DA9" w:rsidP="00513555"/>
        </w:tc>
        <w:tc>
          <w:tcPr>
            <w:tcW w:w="360" w:type="dxa"/>
          </w:tcPr>
          <w:p w14:paraId="425FCFA8" w14:textId="77777777" w:rsidR="00F84DA9" w:rsidRDefault="00F84DA9" w:rsidP="00513555"/>
        </w:tc>
        <w:tc>
          <w:tcPr>
            <w:tcW w:w="360" w:type="dxa"/>
          </w:tcPr>
          <w:p w14:paraId="70AE493A" w14:textId="77777777" w:rsidR="00F84DA9" w:rsidRDefault="00F84DA9" w:rsidP="00513555"/>
        </w:tc>
        <w:tc>
          <w:tcPr>
            <w:tcW w:w="360" w:type="dxa"/>
          </w:tcPr>
          <w:p w14:paraId="693C372B" w14:textId="77777777" w:rsidR="00F84DA9" w:rsidRDefault="00F84DA9" w:rsidP="00513555"/>
        </w:tc>
        <w:tc>
          <w:tcPr>
            <w:tcW w:w="360" w:type="dxa"/>
          </w:tcPr>
          <w:p w14:paraId="461D6BA0" w14:textId="77777777" w:rsidR="00F84DA9" w:rsidRDefault="00F84DA9" w:rsidP="00513555"/>
        </w:tc>
        <w:tc>
          <w:tcPr>
            <w:tcW w:w="360" w:type="dxa"/>
          </w:tcPr>
          <w:p w14:paraId="71B6AE64" w14:textId="77777777" w:rsidR="00F84DA9" w:rsidRDefault="00F84DA9" w:rsidP="00513555"/>
        </w:tc>
        <w:tc>
          <w:tcPr>
            <w:tcW w:w="360" w:type="dxa"/>
          </w:tcPr>
          <w:p w14:paraId="084D274B" w14:textId="77777777" w:rsidR="00F84DA9" w:rsidRDefault="00F84DA9" w:rsidP="00513555"/>
        </w:tc>
        <w:tc>
          <w:tcPr>
            <w:tcW w:w="360" w:type="dxa"/>
          </w:tcPr>
          <w:p w14:paraId="12E9308E" w14:textId="77777777" w:rsidR="00F84DA9" w:rsidRDefault="00F84DA9" w:rsidP="00513555"/>
        </w:tc>
        <w:tc>
          <w:tcPr>
            <w:tcW w:w="360" w:type="dxa"/>
          </w:tcPr>
          <w:p w14:paraId="16F875EE" w14:textId="77777777" w:rsidR="00F84DA9" w:rsidRDefault="00F84DA9" w:rsidP="00513555"/>
        </w:tc>
        <w:tc>
          <w:tcPr>
            <w:tcW w:w="360" w:type="dxa"/>
          </w:tcPr>
          <w:p w14:paraId="54D0E3BB" w14:textId="77777777" w:rsidR="00F84DA9" w:rsidRDefault="00F84DA9" w:rsidP="00513555"/>
        </w:tc>
        <w:tc>
          <w:tcPr>
            <w:tcW w:w="360" w:type="dxa"/>
          </w:tcPr>
          <w:p w14:paraId="6CBD6695" w14:textId="77777777" w:rsidR="00F84DA9" w:rsidRDefault="00F84DA9" w:rsidP="00513555"/>
        </w:tc>
        <w:tc>
          <w:tcPr>
            <w:tcW w:w="360" w:type="dxa"/>
          </w:tcPr>
          <w:p w14:paraId="39154051" w14:textId="77777777" w:rsidR="00F84DA9" w:rsidRDefault="00F84DA9" w:rsidP="00513555"/>
        </w:tc>
        <w:tc>
          <w:tcPr>
            <w:tcW w:w="360" w:type="dxa"/>
          </w:tcPr>
          <w:p w14:paraId="7F512356" w14:textId="77777777" w:rsidR="00F84DA9" w:rsidRDefault="00F84DA9" w:rsidP="00513555"/>
        </w:tc>
        <w:tc>
          <w:tcPr>
            <w:tcW w:w="360" w:type="dxa"/>
          </w:tcPr>
          <w:p w14:paraId="66C5981F" w14:textId="77777777" w:rsidR="00F84DA9" w:rsidRDefault="00F84DA9" w:rsidP="00513555"/>
        </w:tc>
        <w:tc>
          <w:tcPr>
            <w:tcW w:w="360" w:type="dxa"/>
          </w:tcPr>
          <w:p w14:paraId="4569BD18" w14:textId="77777777" w:rsidR="00F84DA9" w:rsidRDefault="00F84DA9" w:rsidP="00513555"/>
        </w:tc>
        <w:tc>
          <w:tcPr>
            <w:tcW w:w="360" w:type="dxa"/>
          </w:tcPr>
          <w:p w14:paraId="048827C6" w14:textId="77777777" w:rsidR="00F84DA9" w:rsidRDefault="00F84DA9" w:rsidP="00513555"/>
        </w:tc>
        <w:tc>
          <w:tcPr>
            <w:tcW w:w="360" w:type="dxa"/>
          </w:tcPr>
          <w:p w14:paraId="766A998A" w14:textId="77777777" w:rsidR="00F84DA9" w:rsidRDefault="00F84DA9" w:rsidP="00513555"/>
        </w:tc>
        <w:tc>
          <w:tcPr>
            <w:tcW w:w="360" w:type="dxa"/>
          </w:tcPr>
          <w:p w14:paraId="72912F54" w14:textId="77777777" w:rsidR="00F84DA9" w:rsidRDefault="00F84DA9" w:rsidP="00513555"/>
        </w:tc>
        <w:tc>
          <w:tcPr>
            <w:tcW w:w="360" w:type="dxa"/>
          </w:tcPr>
          <w:p w14:paraId="46D18E72" w14:textId="77777777" w:rsidR="00F84DA9" w:rsidRDefault="00F84DA9" w:rsidP="00513555"/>
        </w:tc>
        <w:tc>
          <w:tcPr>
            <w:tcW w:w="360" w:type="dxa"/>
          </w:tcPr>
          <w:p w14:paraId="705278AA" w14:textId="77777777" w:rsidR="00F84DA9" w:rsidRDefault="00F84DA9" w:rsidP="00513555"/>
        </w:tc>
      </w:tr>
      <w:tr w:rsidR="00F84DA9" w14:paraId="2C3610A6" w14:textId="77777777" w:rsidTr="00513555">
        <w:tc>
          <w:tcPr>
            <w:tcW w:w="360" w:type="dxa"/>
          </w:tcPr>
          <w:p w14:paraId="4549AC47" w14:textId="77777777" w:rsidR="00F84DA9" w:rsidRDefault="00F84DA9" w:rsidP="00513555"/>
        </w:tc>
        <w:tc>
          <w:tcPr>
            <w:tcW w:w="360" w:type="dxa"/>
          </w:tcPr>
          <w:p w14:paraId="3662FBCE" w14:textId="77777777" w:rsidR="00F84DA9" w:rsidRDefault="00F84DA9" w:rsidP="00513555"/>
        </w:tc>
        <w:tc>
          <w:tcPr>
            <w:tcW w:w="360" w:type="dxa"/>
          </w:tcPr>
          <w:p w14:paraId="0E62E9C7" w14:textId="77777777" w:rsidR="00F84DA9" w:rsidRDefault="00F84DA9" w:rsidP="00513555"/>
        </w:tc>
        <w:tc>
          <w:tcPr>
            <w:tcW w:w="360" w:type="dxa"/>
          </w:tcPr>
          <w:p w14:paraId="03AF25E7" w14:textId="77777777" w:rsidR="00F84DA9" w:rsidRDefault="00F84DA9" w:rsidP="00513555"/>
        </w:tc>
        <w:tc>
          <w:tcPr>
            <w:tcW w:w="360" w:type="dxa"/>
          </w:tcPr>
          <w:p w14:paraId="714DC1A4" w14:textId="77777777" w:rsidR="00F84DA9" w:rsidRDefault="00F84DA9" w:rsidP="00513555"/>
        </w:tc>
        <w:tc>
          <w:tcPr>
            <w:tcW w:w="360" w:type="dxa"/>
          </w:tcPr>
          <w:p w14:paraId="4F0AAFA8" w14:textId="77777777" w:rsidR="00F84DA9" w:rsidRDefault="00F84DA9" w:rsidP="00513555"/>
        </w:tc>
        <w:tc>
          <w:tcPr>
            <w:tcW w:w="360" w:type="dxa"/>
          </w:tcPr>
          <w:p w14:paraId="68019C44" w14:textId="77777777" w:rsidR="00F84DA9" w:rsidRDefault="00F84DA9" w:rsidP="00513555"/>
        </w:tc>
        <w:tc>
          <w:tcPr>
            <w:tcW w:w="360" w:type="dxa"/>
          </w:tcPr>
          <w:p w14:paraId="20D4CD8C" w14:textId="77777777" w:rsidR="00F84DA9" w:rsidRDefault="00F84DA9" w:rsidP="00513555"/>
        </w:tc>
        <w:tc>
          <w:tcPr>
            <w:tcW w:w="360" w:type="dxa"/>
          </w:tcPr>
          <w:p w14:paraId="1EDE3C78" w14:textId="77777777" w:rsidR="00F84DA9" w:rsidRDefault="00F84DA9" w:rsidP="00513555"/>
        </w:tc>
        <w:tc>
          <w:tcPr>
            <w:tcW w:w="360" w:type="dxa"/>
          </w:tcPr>
          <w:p w14:paraId="4EC27B72" w14:textId="77777777" w:rsidR="00F84DA9" w:rsidRDefault="00F84DA9" w:rsidP="00513555"/>
        </w:tc>
        <w:tc>
          <w:tcPr>
            <w:tcW w:w="360" w:type="dxa"/>
          </w:tcPr>
          <w:p w14:paraId="16069291" w14:textId="77777777" w:rsidR="00F84DA9" w:rsidRDefault="00F84DA9" w:rsidP="00513555"/>
        </w:tc>
        <w:tc>
          <w:tcPr>
            <w:tcW w:w="360" w:type="dxa"/>
          </w:tcPr>
          <w:p w14:paraId="15318977" w14:textId="77777777" w:rsidR="00F84DA9" w:rsidRDefault="00F84DA9" w:rsidP="00513555"/>
        </w:tc>
        <w:tc>
          <w:tcPr>
            <w:tcW w:w="360" w:type="dxa"/>
          </w:tcPr>
          <w:p w14:paraId="287343F8" w14:textId="77777777" w:rsidR="00F84DA9" w:rsidRDefault="00F84DA9" w:rsidP="00513555"/>
        </w:tc>
        <w:tc>
          <w:tcPr>
            <w:tcW w:w="360" w:type="dxa"/>
          </w:tcPr>
          <w:p w14:paraId="69033B3C" w14:textId="77777777" w:rsidR="00F84DA9" w:rsidRDefault="00F84DA9" w:rsidP="00513555"/>
        </w:tc>
        <w:tc>
          <w:tcPr>
            <w:tcW w:w="360" w:type="dxa"/>
          </w:tcPr>
          <w:p w14:paraId="3C046B34" w14:textId="77777777" w:rsidR="00F84DA9" w:rsidRDefault="00F84DA9" w:rsidP="00513555"/>
        </w:tc>
        <w:tc>
          <w:tcPr>
            <w:tcW w:w="360" w:type="dxa"/>
          </w:tcPr>
          <w:p w14:paraId="10916DC7" w14:textId="77777777" w:rsidR="00F84DA9" w:rsidRDefault="00F84DA9" w:rsidP="00513555"/>
        </w:tc>
        <w:tc>
          <w:tcPr>
            <w:tcW w:w="360" w:type="dxa"/>
          </w:tcPr>
          <w:p w14:paraId="362D3480" w14:textId="77777777" w:rsidR="00F84DA9" w:rsidRDefault="00F84DA9" w:rsidP="00513555"/>
        </w:tc>
        <w:tc>
          <w:tcPr>
            <w:tcW w:w="360" w:type="dxa"/>
          </w:tcPr>
          <w:p w14:paraId="7F43D7BB" w14:textId="77777777" w:rsidR="00F84DA9" w:rsidRDefault="00F84DA9" w:rsidP="00513555"/>
        </w:tc>
        <w:tc>
          <w:tcPr>
            <w:tcW w:w="360" w:type="dxa"/>
          </w:tcPr>
          <w:p w14:paraId="68B81AD7" w14:textId="77777777" w:rsidR="00F84DA9" w:rsidRDefault="00F84DA9" w:rsidP="00513555"/>
        </w:tc>
        <w:tc>
          <w:tcPr>
            <w:tcW w:w="360" w:type="dxa"/>
          </w:tcPr>
          <w:p w14:paraId="79EA9852" w14:textId="77777777" w:rsidR="00F84DA9" w:rsidRDefault="00F84DA9" w:rsidP="00513555"/>
        </w:tc>
        <w:tc>
          <w:tcPr>
            <w:tcW w:w="360" w:type="dxa"/>
          </w:tcPr>
          <w:p w14:paraId="37E28969" w14:textId="77777777" w:rsidR="00F84DA9" w:rsidRDefault="00F84DA9" w:rsidP="00513555"/>
        </w:tc>
        <w:tc>
          <w:tcPr>
            <w:tcW w:w="360" w:type="dxa"/>
          </w:tcPr>
          <w:p w14:paraId="08BE5225" w14:textId="77777777" w:rsidR="00F84DA9" w:rsidRDefault="00F84DA9" w:rsidP="00513555"/>
        </w:tc>
        <w:tc>
          <w:tcPr>
            <w:tcW w:w="360" w:type="dxa"/>
          </w:tcPr>
          <w:p w14:paraId="0862167C" w14:textId="77777777" w:rsidR="00F84DA9" w:rsidRDefault="00F84DA9" w:rsidP="00513555"/>
        </w:tc>
        <w:tc>
          <w:tcPr>
            <w:tcW w:w="360" w:type="dxa"/>
          </w:tcPr>
          <w:p w14:paraId="360539A3" w14:textId="77777777" w:rsidR="00F84DA9" w:rsidRDefault="00F84DA9" w:rsidP="00513555"/>
        </w:tc>
        <w:tc>
          <w:tcPr>
            <w:tcW w:w="360" w:type="dxa"/>
          </w:tcPr>
          <w:p w14:paraId="0180EA9A" w14:textId="77777777" w:rsidR="00F84DA9" w:rsidRDefault="00F84DA9" w:rsidP="00513555"/>
        </w:tc>
        <w:tc>
          <w:tcPr>
            <w:tcW w:w="360" w:type="dxa"/>
          </w:tcPr>
          <w:p w14:paraId="49B4B4E4" w14:textId="77777777" w:rsidR="00F84DA9" w:rsidRDefault="00F84DA9" w:rsidP="00513555"/>
        </w:tc>
        <w:tc>
          <w:tcPr>
            <w:tcW w:w="360" w:type="dxa"/>
          </w:tcPr>
          <w:p w14:paraId="348C6958" w14:textId="77777777" w:rsidR="00F84DA9" w:rsidRDefault="00F84DA9" w:rsidP="00513555"/>
        </w:tc>
        <w:tc>
          <w:tcPr>
            <w:tcW w:w="360" w:type="dxa"/>
          </w:tcPr>
          <w:p w14:paraId="09B22419" w14:textId="77777777" w:rsidR="00F84DA9" w:rsidRDefault="00F84DA9" w:rsidP="00513555"/>
        </w:tc>
        <w:tc>
          <w:tcPr>
            <w:tcW w:w="360" w:type="dxa"/>
          </w:tcPr>
          <w:p w14:paraId="121F7F5E" w14:textId="77777777" w:rsidR="00F84DA9" w:rsidRDefault="00F84DA9" w:rsidP="00513555"/>
        </w:tc>
        <w:tc>
          <w:tcPr>
            <w:tcW w:w="360" w:type="dxa"/>
          </w:tcPr>
          <w:p w14:paraId="5D65FA09" w14:textId="77777777" w:rsidR="00F84DA9" w:rsidRDefault="00F84DA9" w:rsidP="00513555"/>
        </w:tc>
      </w:tr>
      <w:tr w:rsidR="00F84DA9" w14:paraId="1C05FAA7" w14:textId="77777777" w:rsidTr="00513555">
        <w:tc>
          <w:tcPr>
            <w:tcW w:w="360" w:type="dxa"/>
          </w:tcPr>
          <w:p w14:paraId="312980EE" w14:textId="77777777" w:rsidR="00F84DA9" w:rsidRDefault="00F84DA9" w:rsidP="00513555"/>
        </w:tc>
        <w:tc>
          <w:tcPr>
            <w:tcW w:w="360" w:type="dxa"/>
          </w:tcPr>
          <w:p w14:paraId="2043EF06" w14:textId="77777777" w:rsidR="00F84DA9" w:rsidRDefault="00F84DA9" w:rsidP="00513555"/>
        </w:tc>
        <w:tc>
          <w:tcPr>
            <w:tcW w:w="360" w:type="dxa"/>
          </w:tcPr>
          <w:p w14:paraId="6935745F" w14:textId="77777777" w:rsidR="00F84DA9" w:rsidRDefault="00F84DA9" w:rsidP="00513555"/>
        </w:tc>
        <w:tc>
          <w:tcPr>
            <w:tcW w:w="360" w:type="dxa"/>
          </w:tcPr>
          <w:p w14:paraId="42BE4D62" w14:textId="77777777" w:rsidR="00F84DA9" w:rsidRDefault="00F84DA9" w:rsidP="00513555"/>
        </w:tc>
        <w:tc>
          <w:tcPr>
            <w:tcW w:w="360" w:type="dxa"/>
          </w:tcPr>
          <w:p w14:paraId="19AB7F85" w14:textId="77777777" w:rsidR="00F84DA9" w:rsidRDefault="00F84DA9" w:rsidP="00513555"/>
        </w:tc>
        <w:tc>
          <w:tcPr>
            <w:tcW w:w="360" w:type="dxa"/>
          </w:tcPr>
          <w:p w14:paraId="6347DFC4" w14:textId="77777777" w:rsidR="00F84DA9" w:rsidRDefault="00F84DA9" w:rsidP="00513555"/>
        </w:tc>
        <w:tc>
          <w:tcPr>
            <w:tcW w:w="360" w:type="dxa"/>
          </w:tcPr>
          <w:p w14:paraId="576042DC" w14:textId="77777777" w:rsidR="00F84DA9" w:rsidRDefault="00F84DA9" w:rsidP="00513555"/>
        </w:tc>
        <w:tc>
          <w:tcPr>
            <w:tcW w:w="360" w:type="dxa"/>
          </w:tcPr>
          <w:p w14:paraId="22F1D7E7" w14:textId="77777777" w:rsidR="00F84DA9" w:rsidRDefault="00F84DA9" w:rsidP="00513555"/>
        </w:tc>
        <w:tc>
          <w:tcPr>
            <w:tcW w:w="360" w:type="dxa"/>
          </w:tcPr>
          <w:p w14:paraId="32F47490" w14:textId="77777777" w:rsidR="00F84DA9" w:rsidRDefault="00F84DA9" w:rsidP="00513555"/>
        </w:tc>
        <w:tc>
          <w:tcPr>
            <w:tcW w:w="360" w:type="dxa"/>
          </w:tcPr>
          <w:p w14:paraId="67288244" w14:textId="77777777" w:rsidR="00F84DA9" w:rsidRDefault="00F84DA9" w:rsidP="00513555"/>
        </w:tc>
        <w:tc>
          <w:tcPr>
            <w:tcW w:w="360" w:type="dxa"/>
          </w:tcPr>
          <w:p w14:paraId="181A4F42" w14:textId="77777777" w:rsidR="00F84DA9" w:rsidRDefault="00F84DA9" w:rsidP="00513555"/>
        </w:tc>
        <w:tc>
          <w:tcPr>
            <w:tcW w:w="360" w:type="dxa"/>
          </w:tcPr>
          <w:p w14:paraId="445F67AD" w14:textId="77777777" w:rsidR="00F84DA9" w:rsidRDefault="00F84DA9" w:rsidP="00513555"/>
        </w:tc>
        <w:tc>
          <w:tcPr>
            <w:tcW w:w="360" w:type="dxa"/>
          </w:tcPr>
          <w:p w14:paraId="1B192361" w14:textId="77777777" w:rsidR="00F84DA9" w:rsidRDefault="00F84DA9" w:rsidP="00513555"/>
        </w:tc>
        <w:tc>
          <w:tcPr>
            <w:tcW w:w="360" w:type="dxa"/>
          </w:tcPr>
          <w:p w14:paraId="2E6EF750" w14:textId="77777777" w:rsidR="00F84DA9" w:rsidRDefault="00F84DA9" w:rsidP="00513555"/>
        </w:tc>
        <w:tc>
          <w:tcPr>
            <w:tcW w:w="360" w:type="dxa"/>
          </w:tcPr>
          <w:p w14:paraId="72127EF1" w14:textId="77777777" w:rsidR="00F84DA9" w:rsidRDefault="00F84DA9" w:rsidP="00513555"/>
        </w:tc>
        <w:tc>
          <w:tcPr>
            <w:tcW w:w="360" w:type="dxa"/>
          </w:tcPr>
          <w:p w14:paraId="4A9CDD4F" w14:textId="77777777" w:rsidR="00F84DA9" w:rsidRDefault="00F84DA9" w:rsidP="00513555"/>
        </w:tc>
        <w:tc>
          <w:tcPr>
            <w:tcW w:w="360" w:type="dxa"/>
          </w:tcPr>
          <w:p w14:paraId="7EE2FFFB" w14:textId="77777777" w:rsidR="00F84DA9" w:rsidRDefault="00F84DA9" w:rsidP="00513555"/>
        </w:tc>
        <w:tc>
          <w:tcPr>
            <w:tcW w:w="360" w:type="dxa"/>
          </w:tcPr>
          <w:p w14:paraId="658329AE" w14:textId="77777777" w:rsidR="00F84DA9" w:rsidRDefault="00F84DA9" w:rsidP="00513555"/>
        </w:tc>
        <w:tc>
          <w:tcPr>
            <w:tcW w:w="360" w:type="dxa"/>
          </w:tcPr>
          <w:p w14:paraId="73E2EED2" w14:textId="77777777" w:rsidR="00F84DA9" w:rsidRDefault="00F84DA9" w:rsidP="00513555"/>
        </w:tc>
        <w:tc>
          <w:tcPr>
            <w:tcW w:w="360" w:type="dxa"/>
          </w:tcPr>
          <w:p w14:paraId="63F0DCBB" w14:textId="77777777" w:rsidR="00F84DA9" w:rsidRDefault="00F84DA9" w:rsidP="00513555"/>
        </w:tc>
        <w:tc>
          <w:tcPr>
            <w:tcW w:w="360" w:type="dxa"/>
          </w:tcPr>
          <w:p w14:paraId="2A50E819" w14:textId="77777777" w:rsidR="00F84DA9" w:rsidRDefault="00F84DA9" w:rsidP="00513555"/>
        </w:tc>
        <w:tc>
          <w:tcPr>
            <w:tcW w:w="360" w:type="dxa"/>
          </w:tcPr>
          <w:p w14:paraId="7CE4CBB7" w14:textId="77777777" w:rsidR="00F84DA9" w:rsidRDefault="00F84DA9" w:rsidP="00513555"/>
        </w:tc>
        <w:tc>
          <w:tcPr>
            <w:tcW w:w="360" w:type="dxa"/>
          </w:tcPr>
          <w:p w14:paraId="70681401" w14:textId="77777777" w:rsidR="00F84DA9" w:rsidRDefault="00F84DA9" w:rsidP="00513555"/>
        </w:tc>
        <w:tc>
          <w:tcPr>
            <w:tcW w:w="360" w:type="dxa"/>
          </w:tcPr>
          <w:p w14:paraId="63D45330" w14:textId="77777777" w:rsidR="00F84DA9" w:rsidRDefault="00F84DA9" w:rsidP="00513555"/>
        </w:tc>
        <w:tc>
          <w:tcPr>
            <w:tcW w:w="360" w:type="dxa"/>
          </w:tcPr>
          <w:p w14:paraId="638836C5" w14:textId="77777777" w:rsidR="00F84DA9" w:rsidRDefault="00F84DA9" w:rsidP="00513555"/>
        </w:tc>
        <w:tc>
          <w:tcPr>
            <w:tcW w:w="360" w:type="dxa"/>
          </w:tcPr>
          <w:p w14:paraId="7BAA17B4" w14:textId="77777777" w:rsidR="00F84DA9" w:rsidRDefault="00F84DA9" w:rsidP="00513555"/>
        </w:tc>
        <w:tc>
          <w:tcPr>
            <w:tcW w:w="360" w:type="dxa"/>
          </w:tcPr>
          <w:p w14:paraId="475C430F" w14:textId="77777777" w:rsidR="00F84DA9" w:rsidRDefault="00F84DA9" w:rsidP="00513555"/>
        </w:tc>
        <w:tc>
          <w:tcPr>
            <w:tcW w:w="360" w:type="dxa"/>
          </w:tcPr>
          <w:p w14:paraId="39857B3A" w14:textId="77777777" w:rsidR="00F84DA9" w:rsidRDefault="00F84DA9" w:rsidP="00513555"/>
        </w:tc>
        <w:tc>
          <w:tcPr>
            <w:tcW w:w="360" w:type="dxa"/>
          </w:tcPr>
          <w:p w14:paraId="50D545AC" w14:textId="77777777" w:rsidR="00F84DA9" w:rsidRDefault="00F84DA9" w:rsidP="00513555"/>
        </w:tc>
        <w:tc>
          <w:tcPr>
            <w:tcW w:w="360" w:type="dxa"/>
          </w:tcPr>
          <w:p w14:paraId="20DEBD04" w14:textId="77777777" w:rsidR="00F84DA9" w:rsidRDefault="00F84DA9" w:rsidP="00513555"/>
        </w:tc>
      </w:tr>
      <w:tr w:rsidR="00F84DA9" w14:paraId="6B1A2B50" w14:textId="77777777" w:rsidTr="00513555">
        <w:tc>
          <w:tcPr>
            <w:tcW w:w="360" w:type="dxa"/>
          </w:tcPr>
          <w:p w14:paraId="2C6D94FD" w14:textId="77777777" w:rsidR="00F84DA9" w:rsidRDefault="00F84DA9" w:rsidP="00513555"/>
        </w:tc>
        <w:tc>
          <w:tcPr>
            <w:tcW w:w="360" w:type="dxa"/>
          </w:tcPr>
          <w:p w14:paraId="02F969DB" w14:textId="77777777" w:rsidR="00F84DA9" w:rsidRDefault="00F84DA9" w:rsidP="00513555"/>
        </w:tc>
        <w:tc>
          <w:tcPr>
            <w:tcW w:w="360" w:type="dxa"/>
          </w:tcPr>
          <w:p w14:paraId="355EB606" w14:textId="77777777" w:rsidR="00F84DA9" w:rsidRDefault="00F84DA9" w:rsidP="00513555"/>
        </w:tc>
        <w:tc>
          <w:tcPr>
            <w:tcW w:w="360" w:type="dxa"/>
          </w:tcPr>
          <w:p w14:paraId="0D79D841" w14:textId="77777777" w:rsidR="00F84DA9" w:rsidRDefault="00F84DA9" w:rsidP="00513555"/>
        </w:tc>
        <w:tc>
          <w:tcPr>
            <w:tcW w:w="360" w:type="dxa"/>
          </w:tcPr>
          <w:p w14:paraId="1669F874" w14:textId="77777777" w:rsidR="00F84DA9" w:rsidRDefault="00F84DA9" w:rsidP="00513555"/>
        </w:tc>
        <w:tc>
          <w:tcPr>
            <w:tcW w:w="360" w:type="dxa"/>
          </w:tcPr>
          <w:p w14:paraId="7A6D2E83" w14:textId="77777777" w:rsidR="00F84DA9" w:rsidRDefault="00F84DA9" w:rsidP="00513555"/>
        </w:tc>
        <w:tc>
          <w:tcPr>
            <w:tcW w:w="360" w:type="dxa"/>
          </w:tcPr>
          <w:p w14:paraId="499E5685" w14:textId="77777777" w:rsidR="00F84DA9" w:rsidRDefault="00F84DA9" w:rsidP="00513555"/>
        </w:tc>
        <w:tc>
          <w:tcPr>
            <w:tcW w:w="360" w:type="dxa"/>
          </w:tcPr>
          <w:p w14:paraId="5A69FA9D" w14:textId="77777777" w:rsidR="00F84DA9" w:rsidRDefault="00F84DA9" w:rsidP="00513555"/>
        </w:tc>
        <w:tc>
          <w:tcPr>
            <w:tcW w:w="360" w:type="dxa"/>
          </w:tcPr>
          <w:p w14:paraId="2EC0521F" w14:textId="77777777" w:rsidR="00F84DA9" w:rsidRDefault="00F84DA9" w:rsidP="00513555"/>
        </w:tc>
        <w:tc>
          <w:tcPr>
            <w:tcW w:w="360" w:type="dxa"/>
          </w:tcPr>
          <w:p w14:paraId="231B371F" w14:textId="77777777" w:rsidR="00F84DA9" w:rsidRDefault="00F84DA9" w:rsidP="00513555"/>
        </w:tc>
        <w:tc>
          <w:tcPr>
            <w:tcW w:w="360" w:type="dxa"/>
          </w:tcPr>
          <w:p w14:paraId="661E5B27" w14:textId="77777777" w:rsidR="00F84DA9" w:rsidRDefault="00F84DA9" w:rsidP="00513555"/>
        </w:tc>
        <w:tc>
          <w:tcPr>
            <w:tcW w:w="360" w:type="dxa"/>
          </w:tcPr>
          <w:p w14:paraId="359BDE88" w14:textId="77777777" w:rsidR="00F84DA9" w:rsidRDefault="00F84DA9" w:rsidP="00513555"/>
        </w:tc>
        <w:tc>
          <w:tcPr>
            <w:tcW w:w="360" w:type="dxa"/>
          </w:tcPr>
          <w:p w14:paraId="37B4C872" w14:textId="77777777" w:rsidR="00F84DA9" w:rsidRDefault="00F84DA9" w:rsidP="00513555"/>
        </w:tc>
        <w:tc>
          <w:tcPr>
            <w:tcW w:w="360" w:type="dxa"/>
          </w:tcPr>
          <w:p w14:paraId="2D7A8A5E" w14:textId="77777777" w:rsidR="00F84DA9" w:rsidRDefault="00F84DA9" w:rsidP="00513555"/>
        </w:tc>
        <w:tc>
          <w:tcPr>
            <w:tcW w:w="360" w:type="dxa"/>
          </w:tcPr>
          <w:p w14:paraId="511B0087" w14:textId="77777777" w:rsidR="00F84DA9" w:rsidRDefault="00F84DA9" w:rsidP="00513555"/>
        </w:tc>
        <w:tc>
          <w:tcPr>
            <w:tcW w:w="360" w:type="dxa"/>
          </w:tcPr>
          <w:p w14:paraId="13F026B8" w14:textId="77777777" w:rsidR="00F84DA9" w:rsidRDefault="00F84DA9" w:rsidP="00513555"/>
        </w:tc>
        <w:tc>
          <w:tcPr>
            <w:tcW w:w="360" w:type="dxa"/>
          </w:tcPr>
          <w:p w14:paraId="7F0A14FE" w14:textId="77777777" w:rsidR="00F84DA9" w:rsidRDefault="00F84DA9" w:rsidP="00513555"/>
        </w:tc>
        <w:tc>
          <w:tcPr>
            <w:tcW w:w="360" w:type="dxa"/>
          </w:tcPr>
          <w:p w14:paraId="40D43E4C" w14:textId="77777777" w:rsidR="00F84DA9" w:rsidRDefault="00F84DA9" w:rsidP="00513555"/>
        </w:tc>
        <w:tc>
          <w:tcPr>
            <w:tcW w:w="360" w:type="dxa"/>
          </w:tcPr>
          <w:p w14:paraId="2966C459" w14:textId="77777777" w:rsidR="00F84DA9" w:rsidRDefault="00F84DA9" w:rsidP="00513555"/>
        </w:tc>
        <w:tc>
          <w:tcPr>
            <w:tcW w:w="360" w:type="dxa"/>
          </w:tcPr>
          <w:p w14:paraId="668762E5" w14:textId="77777777" w:rsidR="00F84DA9" w:rsidRDefault="00F84DA9" w:rsidP="00513555"/>
        </w:tc>
        <w:tc>
          <w:tcPr>
            <w:tcW w:w="360" w:type="dxa"/>
          </w:tcPr>
          <w:p w14:paraId="72E9DFDA" w14:textId="77777777" w:rsidR="00F84DA9" w:rsidRDefault="00F84DA9" w:rsidP="00513555"/>
        </w:tc>
        <w:tc>
          <w:tcPr>
            <w:tcW w:w="360" w:type="dxa"/>
          </w:tcPr>
          <w:p w14:paraId="113DA748" w14:textId="77777777" w:rsidR="00F84DA9" w:rsidRDefault="00F84DA9" w:rsidP="00513555"/>
        </w:tc>
        <w:tc>
          <w:tcPr>
            <w:tcW w:w="360" w:type="dxa"/>
          </w:tcPr>
          <w:p w14:paraId="05473D04" w14:textId="77777777" w:rsidR="00F84DA9" w:rsidRDefault="00F84DA9" w:rsidP="00513555"/>
        </w:tc>
        <w:tc>
          <w:tcPr>
            <w:tcW w:w="360" w:type="dxa"/>
          </w:tcPr>
          <w:p w14:paraId="18FC7D59" w14:textId="77777777" w:rsidR="00F84DA9" w:rsidRDefault="00F84DA9" w:rsidP="00513555"/>
        </w:tc>
        <w:tc>
          <w:tcPr>
            <w:tcW w:w="360" w:type="dxa"/>
          </w:tcPr>
          <w:p w14:paraId="29619055" w14:textId="77777777" w:rsidR="00F84DA9" w:rsidRDefault="00F84DA9" w:rsidP="00513555"/>
        </w:tc>
        <w:tc>
          <w:tcPr>
            <w:tcW w:w="360" w:type="dxa"/>
          </w:tcPr>
          <w:p w14:paraId="1EEACDEB" w14:textId="77777777" w:rsidR="00F84DA9" w:rsidRDefault="00F84DA9" w:rsidP="00513555"/>
        </w:tc>
        <w:tc>
          <w:tcPr>
            <w:tcW w:w="360" w:type="dxa"/>
          </w:tcPr>
          <w:p w14:paraId="30EA7D53" w14:textId="77777777" w:rsidR="00F84DA9" w:rsidRDefault="00F84DA9" w:rsidP="00513555"/>
        </w:tc>
        <w:tc>
          <w:tcPr>
            <w:tcW w:w="360" w:type="dxa"/>
          </w:tcPr>
          <w:p w14:paraId="2ED6A189" w14:textId="77777777" w:rsidR="00F84DA9" w:rsidRDefault="00F84DA9" w:rsidP="00513555"/>
        </w:tc>
        <w:tc>
          <w:tcPr>
            <w:tcW w:w="360" w:type="dxa"/>
          </w:tcPr>
          <w:p w14:paraId="7AFFCA13" w14:textId="77777777" w:rsidR="00F84DA9" w:rsidRDefault="00F84DA9" w:rsidP="00513555"/>
        </w:tc>
        <w:tc>
          <w:tcPr>
            <w:tcW w:w="360" w:type="dxa"/>
          </w:tcPr>
          <w:p w14:paraId="41F83BC7" w14:textId="77777777" w:rsidR="00F84DA9" w:rsidRDefault="00F84DA9" w:rsidP="00513555"/>
        </w:tc>
      </w:tr>
    </w:tbl>
    <w:p w14:paraId="357E8C17" w14:textId="77777777" w:rsidR="00F84DA9" w:rsidRDefault="00F84DA9" w:rsidP="00F84DA9"/>
    <w:p w14:paraId="7ECD6471" w14:textId="77777777" w:rsidR="00F84DA9" w:rsidRDefault="00F84DA9" w:rsidP="00F84DA9"/>
    <w:p w14:paraId="48DDA080" w14:textId="77777777" w:rsidR="00F84DA9" w:rsidRDefault="00F84DA9" w:rsidP="00F84DA9"/>
    <w:tbl>
      <w:tblPr>
        <w:tblStyle w:val="Tabellenraster"/>
        <w:tblpPr w:leftFromText="141" w:rightFromText="141" w:vertAnchor="text" w:horzAnchor="margin" w:tblpXSpec="right" w:tblpY="-7"/>
        <w:tblW w:w="5853" w:type="dxa"/>
        <w:tblLook w:val="04A0" w:firstRow="1" w:lastRow="0" w:firstColumn="1" w:lastColumn="0" w:noHBand="0" w:noVBand="1"/>
      </w:tblPr>
      <w:tblGrid>
        <w:gridCol w:w="278"/>
        <w:gridCol w:w="278"/>
        <w:gridCol w:w="278"/>
        <w:gridCol w:w="278"/>
        <w:gridCol w:w="279"/>
        <w:gridCol w:w="278"/>
        <w:gridCol w:w="278"/>
        <w:gridCol w:w="279"/>
        <w:gridCol w:w="279"/>
        <w:gridCol w:w="279"/>
        <w:gridCol w:w="279"/>
        <w:gridCol w:w="279"/>
        <w:gridCol w:w="279"/>
        <w:gridCol w:w="279"/>
        <w:gridCol w:w="279"/>
        <w:gridCol w:w="279"/>
        <w:gridCol w:w="279"/>
        <w:gridCol w:w="279"/>
        <w:gridCol w:w="279"/>
        <w:gridCol w:w="279"/>
        <w:gridCol w:w="279"/>
      </w:tblGrid>
      <w:tr w:rsidR="00F84DA9" w14:paraId="68300F0F" w14:textId="77777777" w:rsidTr="00F84DA9">
        <w:tc>
          <w:tcPr>
            <w:tcW w:w="278" w:type="dxa"/>
          </w:tcPr>
          <w:p w14:paraId="145612E1" w14:textId="77777777" w:rsidR="00F84DA9" w:rsidRDefault="00F84DA9" w:rsidP="00F84DA9"/>
        </w:tc>
        <w:tc>
          <w:tcPr>
            <w:tcW w:w="278" w:type="dxa"/>
          </w:tcPr>
          <w:p w14:paraId="451F0566" w14:textId="77777777" w:rsidR="00F84DA9" w:rsidRDefault="00F84DA9" w:rsidP="00F84DA9"/>
        </w:tc>
        <w:tc>
          <w:tcPr>
            <w:tcW w:w="278" w:type="dxa"/>
          </w:tcPr>
          <w:p w14:paraId="521EF4B8" w14:textId="77777777" w:rsidR="00F84DA9" w:rsidRDefault="00F84DA9" w:rsidP="00F84DA9"/>
        </w:tc>
        <w:tc>
          <w:tcPr>
            <w:tcW w:w="278" w:type="dxa"/>
          </w:tcPr>
          <w:p w14:paraId="089F0872" w14:textId="77777777" w:rsidR="00F84DA9" w:rsidRDefault="00F84DA9" w:rsidP="00F84DA9"/>
        </w:tc>
        <w:tc>
          <w:tcPr>
            <w:tcW w:w="279" w:type="dxa"/>
          </w:tcPr>
          <w:p w14:paraId="5813A979" w14:textId="77777777" w:rsidR="00F84DA9" w:rsidRDefault="00F84DA9" w:rsidP="00F84DA9"/>
        </w:tc>
        <w:tc>
          <w:tcPr>
            <w:tcW w:w="278" w:type="dxa"/>
          </w:tcPr>
          <w:p w14:paraId="0559594F" w14:textId="77777777" w:rsidR="00F84DA9" w:rsidRDefault="00F84DA9" w:rsidP="00F84DA9"/>
        </w:tc>
        <w:tc>
          <w:tcPr>
            <w:tcW w:w="278" w:type="dxa"/>
          </w:tcPr>
          <w:p w14:paraId="4FC3D0B7" w14:textId="77777777" w:rsidR="00F84DA9" w:rsidRDefault="00F84DA9" w:rsidP="00F84DA9"/>
        </w:tc>
        <w:tc>
          <w:tcPr>
            <w:tcW w:w="279" w:type="dxa"/>
          </w:tcPr>
          <w:p w14:paraId="262ACBFB" w14:textId="77777777" w:rsidR="00F84DA9" w:rsidRDefault="00F84DA9" w:rsidP="00F84DA9"/>
        </w:tc>
        <w:tc>
          <w:tcPr>
            <w:tcW w:w="279" w:type="dxa"/>
          </w:tcPr>
          <w:p w14:paraId="52E02B4F" w14:textId="77777777" w:rsidR="00F84DA9" w:rsidRDefault="00F84DA9" w:rsidP="00F84DA9"/>
        </w:tc>
        <w:tc>
          <w:tcPr>
            <w:tcW w:w="279" w:type="dxa"/>
          </w:tcPr>
          <w:p w14:paraId="7CEA4857" w14:textId="77777777" w:rsidR="00F84DA9" w:rsidRDefault="00F84DA9" w:rsidP="00F84DA9"/>
        </w:tc>
        <w:tc>
          <w:tcPr>
            <w:tcW w:w="279" w:type="dxa"/>
          </w:tcPr>
          <w:p w14:paraId="42E63F38" w14:textId="77777777" w:rsidR="00F84DA9" w:rsidRDefault="00F84DA9" w:rsidP="00F84DA9"/>
        </w:tc>
        <w:tc>
          <w:tcPr>
            <w:tcW w:w="279" w:type="dxa"/>
          </w:tcPr>
          <w:p w14:paraId="16142CBA" w14:textId="77777777" w:rsidR="00F84DA9" w:rsidRDefault="00F84DA9" w:rsidP="00F84DA9"/>
        </w:tc>
        <w:tc>
          <w:tcPr>
            <w:tcW w:w="279" w:type="dxa"/>
          </w:tcPr>
          <w:p w14:paraId="1F0485D5" w14:textId="77777777" w:rsidR="00F84DA9" w:rsidRDefault="00F84DA9" w:rsidP="00F84DA9"/>
        </w:tc>
        <w:tc>
          <w:tcPr>
            <w:tcW w:w="279" w:type="dxa"/>
          </w:tcPr>
          <w:p w14:paraId="0B8F00F1" w14:textId="77777777" w:rsidR="00F84DA9" w:rsidRDefault="00F84DA9" w:rsidP="00F84DA9"/>
        </w:tc>
        <w:tc>
          <w:tcPr>
            <w:tcW w:w="279" w:type="dxa"/>
          </w:tcPr>
          <w:p w14:paraId="0823D8BF" w14:textId="77777777" w:rsidR="00F84DA9" w:rsidRDefault="00F84DA9" w:rsidP="00F84DA9"/>
        </w:tc>
        <w:tc>
          <w:tcPr>
            <w:tcW w:w="279" w:type="dxa"/>
          </w:tcPr>
          <w:p w14:paraId="623EDDE4" w14:textId="77777777" w:rsidR="00F84DA9" w:rsidRDefault="00F84DA9" w:rsidP="00F84DA9"/>
        </w:tc>
        <w:tc>
          <w:tcPr>
            <w:tcW w:w="279" w:type="dxa"/>
          </w:tcPr>
          <w:p w14:paraId="20D3711C" w14:textId="77777777" w:rsidR="00F84DA9" w:rsidRDefault="00F84DA9" w:rsidP="00F84DA9"/>
        </w:tc>
        <w:tc>
          <w:tcPr>
            <w:tcW w:w="279" w:type="dxa"/>
          </w:tcPr>
          <w:p w14:paraId="6AA70D9F" w14:textId="77777777" w:rsidR="00F84DA9" w:rsidRDefault="00F84DA9" w:rsidP="00F84DA9"/>
        </w:tc>
        <w:tc>
          <w:tcPr>
            <w:tcW w:w="279" w:type="dxa"/>
          </w:tcPr>
          <w:p w14:paraId="25C26D6C" w14:textId="77777777" w:rsidR="00F84DA9" w:rsidRDefault="00F84DA9" w:rsidP="00F84DA9"/>
        </w:tc>
        <w:tc>
          <w:tcPr>
            <w:tcW w:w="279" w:type="dxa"/>
          </w:tcPr>
          <w:p w14:paraId="2EEC87DA" w14:textId="77777777" w:rsidR="00F84DA9" w:rsidRDefault="00F84DA9" w:rsidP="00F84DA9"/>
        </w:tc>
        <w:tc>
          <w:tcPr>
            <w:tcW w:w="279" w:type="dxa"/>
          </w:tcPr>
          <w:p w14:paraId="432471D7" w14:textId="77777777" w:rsidR="00F84DA9" w:rsidRDefault="00F84DA9" w:rsidP="00F84DA9"/>
        </w:tc>
      </w:tr>
      <w:tr w:rsidR="00F84DA9" w14:paraId="624C7D6D" w14:textId="77777777" w:rsidTr="00F84DA9">
        <w:tc>
          <w:tcPr>
            <w:tcW w:w="278" w:type="dxa"/>
          </w:tcPr>
          <w:p w14:paraId="16BE9701" w14:textId="77777777" w:rsidR="00F84DA9" w:rsidRDefault="00F84DA9" w:rsidP="00F84DA9"/>
        </w:tc>
        <w:tc>
          <w:tcPr>
            <w:tcW w:w="278" w:type="dxa"/>
          </w:tcPr>
          <w:p w14:paraId="28B3D210" w14:textId="77777777" w:rsidR="00F84DA9" w:rsidRDefault="00F84DA9" w:rsidP="00F84DA9"/>
        </w:tc>
        <w:tc>
          <w:tcPr>
            <w:tcW w:w="278" w:type="dxa"/>
          </w:tcPr>
          <w:p w14:paraId="158E7B58" w14:textId="77777777" w:rsidR="00F84DA9" w:rsidRDefault="00F84DA9" w:rsidP="00F84DA9"/>
        </w:tc>
        <w:tc>
          <w:tcPr>
            <w:tcW w:w="278" w:type="dxa"/>
          </w:tcPr>
          <w:p w14:paraId="161E960B" w14:textId="77777777" w:rsidR="00F84DA9" w:rsidRDefault="00F84DA9" w:rsidP="00F84DA9"/>
        </w:tc>
        <w:tc>
          <w:tcPr>
            <w:tcW w:w="279" w:type="dxa"/>
          </w:tcPr>
          <w:p w14:paraId="2E6EEAE1" w14:textId="77777777" w:rsidR="00F84DA9" w:rsidRDefault="00F84DA9" w:rsidP="00F84DA9"/>
        </w:tc>
        <w:tc>
          <w:tcPr>
            <w:tcW w:w="278" w:type="dxa"/>
          </w:tcPr>
          <w:p w14:paraId="70358D21" w14:textId="77777777" w:rsidR="00F84DA9" w:rsidRDefault="00F84DA9" w:rsidP="00F84DA9"/>
        </w:tc>
        <w:tc>
          <w:tcPr>
            <w:tcW w:w="278" w:type="dxa"/>
          </w:tcPr>
          <w:p w14:paraId="5174318F" w14:textId="77777777" w:rsidR="00F84DA9" w:rsidRDefault="00F84DA9" w:rsidP="00F84DA9"/>
        </w:tc>
        <w:tc>
          <w:tcPr>
            <w:tcW w:w="279" w:type="dxa"/>
          </w:tcPr>
          <w:p w14:paraId="719E1D7A" w14:textId="77777777" w:rsidR="00F84DA9" w:rsidRDefault="00F84DA9" w:rsidP="00F84DA9"/>
        </w:tc>
        <w:tc>
          <w:tcPr>
            <w:tcW w:w="279" w:type="dxa"/>
          </w:tcPr>
          <w:p w14:paraId="59DDCC0D" w14:textId="77777777" w:rsidR="00F84DA9" w:rsidRDefault="00F84DA9" w:rsidP="00F84DA9"/>
        </w:tc>
        <w:tc>
          <w:tcPr>
            <w:tcW w:w="279" w:type="dxa"/>
          </w:tcPr>
          <w:p w14:paraId="2CE9FCCB" w14:textId="77777777" w:rsidR="00F84DA9" w:rsidRDefault="00F84DA9" w:rsidP="00F84DA9"/>
        </w:tc>
        <w:tc>
          <w:tcPr>
            <w:tcW w:w="279" w:type="dxa"/>
          </w:tcPr>
          <w:p w14:paraId="2793CB11" w14:textId="77777777" w:rsidR="00F84DA9" w:rsidRDefault="00F84DA9" w:rsidP="00F84DA9"/>
        </w:tc>
        <w:tc>
          <w:tcPr>
            <w:tcW w:w="279" w:type="dxa"/>
          </w:tcPr>
          <w:p w14:paraId="6BE2246A" w14:textId="77777777" w:rsidR="00F84DA9" w:rsidRDefault="00F84DA9" w:rsidP="00F84DA9"/>
        </w:tc>
        <w:tc>
          <w:tcPr>
            <w:tcW w:w="279" w:type="dxa"/>
          </w:tcPr>
          <w:p w14:paraId="5D9BDD28" w14:textId="77777777" w:rsidR="00F84DA9" w:rsidRDefault="00F84DA9" w:rsidP="00F84DA9"/>
        </w:tc>
        <w:tc>
          <w:tcPr>
            <w:tcW w:w="279" w:type="dxa"/>
          </w:tcPr>
          <w:p w14:paraId="3F8041E4" w14:textId="77777777" w:rsidR="00F84DA9" w:rsidRDefault="00F84DA9" w:rsidP="00F84DA9"/>
        </w:tc>
        <w:tc>
          <w:tcPr>
            <w:tcW w:w="279" w:type="dxa"/>
          </w:tcPr>
          <w:p w14:paraId="366C930F" w14:textId="77777777" w:rsidR="00F84DA9" w:rsidRDefault="00F84DA9" w:rsidP="00F84DA9"/>
        </w:tc>
        <w:tc>
          <w:tcPr>
            <w:tcW w:w="279" w:type="dxa"/>
          </w:tcPr>
          <w:p w14:paraId="7E526802" w14:textId="77777777" w:rsidR="00F84DA9" w:rsidRDefault="00F84DA9" w:rsidP="00F84DA9"/>
        </w:tc>
        <w:tc>
          <w:tcPr>
            <w:tcW w:w="279" w:type="dxa"/>
          </w:tcPr>
          <w:p w14:paraId="3A6D1275" w14:textId="77777777" w:rsidR="00F84DA9" w:rsidRDefault="00F84DA9" w:rsidP="00F84DA9"/>
        </w:tc>
        <w:tc>
          <w:tcPr>
            <w:tcW w:w="279" w:type="dxa"/>
          </w:tcPr>
          <w:p w14:paraId="0569E468" w14:textId="77777777" w:rsidR="00F84DA9" w:rsidRDefault="00F84DA9" w:rsidP="00F84DA9"/>
        </w:tc>
        <w:tc>
          <w:tcPr>
            <w:tcW w:w="279" w:type="dxa"/>
          </w:tcPr>
          <w:p w14:paraId="4A6C0B59" w14:textId="77777777" w:rsidR="00F84DA9" w:rsidRDefault="00F84DA9" w:rsidP="00F84DA9"/>
        </w:tc>
        <w:tc>
          <w:tcPr>
            <w:tcW w:w="279" w:type="dxa"/>
          </w:tcPr>
          <w:p w14:paraId="2DFC3D8F" w14:textId="77777777" w:rsidR="00F84DA9" w:rsidRDefault="00F84DA9" w:rsidP="00F84DA9"/>
        </w:tc>
        <w:tc>
          <w:tcPr>
            <w:tcW w:w="279" w:type="dxa"/>
          </w:tcPr>
          <w:p w14:paraId="40D263D3" w14:textId="77777777" w:rsidR="00F84DA9" w:rsidRDefault="00F84DA9" w:rsidP="00F84DA9"/>
        </w:tc>
      </w:tr>
      <w:tr w:rsidR="00F84DA9" w14:paraId="2146878A" w14:textId="77777777" w:rsidTr="00F84DA9">
        <w:tc>
          <w:tcPr>
            <w:tcW w:w="278" w:type="dxa"/>
          </w:tcPr>
          <w:p w14:paraId="2B74AE64" w14:textId="77777777" w:rsidR="00F84DA9" w:rsidRDefault="00F84DA9" w:rsidP="00F84DA9"/>
        </w:tc>
        <w:tc>
          <w:tcPr>
            <w:tcW w:w="278" w:type="dxa"/>
          </w:tcPr>
          <w:p w14:paraId="36530C78" w14:textId="77777777" w:rsidR="00F84DA9" w:rsidRDefault="00F84DA9" w:rsidP="00F84DA9"/>
        </w:tc>
        <w:tc>
          <w:tcPr>
            <w:tcW w:w="278" w:type="dxa"/>
          </w:tcPr>
          <w:p w14:paraId="2B121EC7" w14:textId="77777777" w:rsidR="00F84DA9" w:rsidRDefault="00F84DA9" w:rsidP="00F84DA9"/>
        </w:tc>
        <w:tc>
          <w:tcPr>
            <w:tcW w:w="278" w:type="dxa"/>
          </w:tcPr>
          <w:p w14:paraId="71338132" w14:textId="77777777" w:rsidR="00F84DA9" w:rsidRDefault="00F84DA9" w:rsidP="00F84DA9"/>
        </w:tc>
        <w:tc>
          <w:tcPr>
            <w:tcW w:w="279" w:type="dxa"/>
          </w:tcPr>
          <w:p w14:paraId="5FF05140" w14:textId="77777777" w:rsidR="00F84DA9" w:rsidRDefault="00F84DA9" w:rsidP="00F84DA9"/>
        </w:tc>
        <w:tc>
          <w:tcPr>
            <w:tcW w:w="278" w:type="dxa"/>
          </w:tcPr>
          <w:p w14:paraId="2169E848" w14:textId="77777777" w:rsidR="00F84DA9" w:rsidRDefault="00F84DA9" w:rsidP="00F84DA9"/>
        </w:tc>
        <w:tc>
          <w:tcPr>
            <w:tcW w:w="278" w:type="dxa"/>
          </w:tcPr>
          <w:p w14:paraId="7700D870" w14:textId="77777777" w:rsidR="00F84DA9" w:rsidRDefault="00F84DA9" w:rsidP="00F84DA9"/>
        </w:tc>
        <w:tc>
          <w:tcPr>
            <w:tcW w:w="279" w:type="dxa"/>
          </w:tcPr>
          <w:p w14:paraId="767C290F" w14:textId="77777777" w:rsidR="00F84DA9" w:rsidRDefault="00F84DA9" w:rsidP="00F84DA9"/>
        </w:tc>
        <w:tc>
          <w:tcPr>
            <w:tcW w:w="279" w:type="dxa"/>
          </w:tcPr>
          <w:p w14:paraId="144025B4" w14:textId="77777777" w:rsidR="00F84DA9" w:rsidRDefault="00F84DA9" w:rsidP="00F84DA9"/>
        </w:tc>
        <w:tc>
          <w:tcPr>
            <w:tcW w:w="279" w:type="dxa"/>
          </w:tcPr>
          <w:p w14:paraId="7BF32A9A" w14:textId="77777777" w:rsidR="00F84DA9" w:rsidRDefault="00F84DA9" w:rsidP="00F84DA9"/>
        </w:tc>
        <w:tc>
          <w:tcPr>
            <w:tcW w:w="279" w:type="dxa"/>
          </w:tcPr>
          <w:p w14:paraId="3AB64956" w14:textId="77777777" w:rsidR="00F84DA9" w:rsidRDefault="00F84DA9" w:rsidP="00F84DA9"/>
        </w:tc>
        <w:tc>
          <w:tcPr>
            <w:tcW w:w="279" w:type="dxa"/>
          </w:tcPr>
          <w:p w14:paraId="7E283796" w14:textId="77777777" w:rsidR="00F84DA9" w:rsidRDefault="00F84DA9" w:rsidP="00F84DA9"/>
        </w:tc>
        <w:tc>
          <w:tcPr>
            <w:tcW w:w="279" w:type="dxa"/>
          </w:tcPr>
          <w:p w14:paraId="67E98367" w14:textId="77777777" w:rsidR="00F84DA9" w:rsidRDefault="00F84DA9" w:rsidP="00F84DA9"/>
        </w:tc>
        <w:tc>
          <w:tcPr>
            <w:tcW w:w="279" w:type="dxa"/>
          </w:tcPr>
          <w:p w14:paraId="046307AC" w14:textId="77777777" w:rsidR="00F84DA9" w:rsidRDefault="00F84DA9" w:rsidP="00F84DA9"/>
        </w:tc>
        <w:tc>
          <w:tcPr>
            <w:tcW w:w="279" w:type="dxa"/>
          </w:tcPr>
          <w:p w14:paraId="662A119F" w14:textId="77777777" w:rsidR="00F84DA9" w:rsidRDefault="00F84DA9" w:rsidP="00F84DA9"/>
        </w:tc>
        <w:tc>
          <w:tcPr>
            <w:tcW w:w="279" w:type="dxa"/>
          </w:tcPr>
          <w:p w14:paraId="76F2ED2E" w14:textId="77777777" w:rsidR="00F84DA9" w:rsidRDefault="00F84DA9" w:rsidP="00F84DA9"/>
        </w:tc>
        <w:tc>
          <w:tcPr>
            <w:tcW w:w="279" w:type="dxa"/>
          </w:tcPr>
          <w:p w14:paraId="6081F78B" w14:textId="77777777" w:rsidR="00F84DA9" w:rsidRDefault="00F84DA9" w:rsidP="00F84DA9"/>
        </w:tc>
        <w:tc>
          <w:tcPr>
            <w:tcW w:w="279" w:type="dxa"/>
          </w:tcPr>
          <w:p w14:paraId="750276AB" w14:textId="77777777" w:rsidR="00F84DA9" w:rsidRDefault="00F84DA9" w:rsidP="00F84DA9"/>
        </w:tc>
        <w:tc>
          <w:tcPr>
            <w:tcW w:w="279" w:type="dxa"/>
          </w:tcPr>
          <w:p w14:paraId="7A8F82E4" w14:textId="77777777" w:rsidR="00F84DA9" w:rsidRDefault="00F84DA9" w:rsidP="00F84DA9"/>
        </w:tc>
        <w:tc>
          <w:tcPr>
            <w:tcW w:w="279" w:type="dxa"/>
          </w:tcPr>
          <w:p w14:paraId="6E9D5FEF" w14:textId="77777777" w:rsidR="00F84DA9" w:rsidRDefault="00F84DA9" w:rsidP="00F84DA9"/>
        </w:tc>
        <w:tc>
          <w:tcPr>
            <w:tcW w:w="279" w:type="dxa"/>
          </w:tcPr>
          <w:p w14:paraId="26763E73" w14:textId="77777777" w:rsidR="00F84DA9" w:rsidRDefault="00F84DA9" w:rsidP="00F84DA9"/>
        </w:tc>
      </w:tr>
      <w:tr w:rsidR="00F84DA9" w14:paraId="69796F0E" w14:textId="77777777" w:rsidTr="00F84DA9">
        <w:tc>
          <w:tcPr>
            <w:tcW w:w="278" w:type="dxa"/>
          </w:tcPr>
          <w:p w14:paraId="29CA70BB" w14:textId="77777777" w:rsidR="00F84DA9" w:rsidRDefault="00F84DA9" w:rsidP="00F84DA9"/>
        </w:tc>
        <w:tc>
          <w:tcPr>
            <w:tcW w:w="278" w:type="dxa"/>
          </w:tcPr>
          <w:p w14:paraId="5653873B" w14:textId="77777777" w:rsidR="00F84DA9" w:rsidRDefault="00F84DA9" w:rsidP="00F84DA9"/>
        </w:tc>
        <w:tc>
          <w:tcPr>
            <w:tcW w:w="278" w:type="dxa"/>
          </w:tcPr>
          <w:p w14:paraId="5D77BF58" w14:textId="77777777" w:rsidR="00F84DA9" w:rsidRDefault="00F84DA9" w:rsidP="00F84DA9"/>
        </w:tc>
        <w:tc>
          <w:tcPr>
            <w:tcW w:w="278" w:type="dxa"/>
          </w:tcPr>
          <w:p w14:paraId="55F475CC" w14:textId="77777777" w:rsidR="00F84DA9" w:rsidRDefault="00F84DA9" w:rsidP="00F84DA9"/>
        </w:tc>
        <w:tc>
          <w:tcPr>
            <w:tcW w:w="279" w:type="dxa"/>
          </w:tcPr>
          <w:p w14:paraId="1E58035B" w14:textId="77777777" w:rsidR="00F84DA9" w:rsidRDefault="00F84DA9" w:rsidP="00F84DA9"/>
        </w:tc>
        <w:tc>
          <w:tcPr>
            <w:tcW w:w="278" w:type="dxa"/>
          </w:tcPr>
          <w:p w14:paraId="31857148" w14:textId="77777777" w:rsidR="00F84DA9" w:rsidRDefault="00F84DA9" w:rsidP="00F84DA9"/>
        </w:tc>
        <w:tc>
          <w:tcPr>
            <w:tcW w:w="278" w:type="dxa"/>
          </w:tcPr>
          <w:p w14:paraId="6757ABF9" w14:textId="77777777" w:rsidR="00F84DA9" w:rsidRDefault="00F84DA9" w:rsidP="00F84DA9"/>
        </w:tc>
        <w:tc>
          <w:tcPr>
            <w:tcW w:w="279" w:type="dxa"/>
          </w:tcPr>
          <w:p w14:paraId="296D60FA" w14:textId="77777777" w:rsidR="00F84DA9" w:rsidRDefault="00F84DA9" w:rsidP="00F84DA9"/>
        </w:tc>
        <w:tc>
          <w:tcPr>
            <w:tcW w:w="279" w:type="dxa"/>
          </w:tcPr>
          <w:p w14:paraId="642E116A" w14:textId="77777777" w:rsidR="00F84DA9" w:rsidRDefault="00F84DA9" w:rsidP="00F84DA9"/>
        </w:tc>
        <w:tc>
          <w:tcPr>
            <w:tcW w:w="279" w:type="dxa"/>
          </w:tcPr>
          <w:p w14:paraId="565EEAFF" w14:textId="77777777" w:rsidR="00F84DA9" w:rsidRDefault="00F84DA9" w:rsidP="00F84DA9"/>
        </w:tc>
        <w:tc>
          <w:tcPr>
            <w:tcW w:w="279" w:type="dxa"/>
          </w:tcPr>
          <w:p w14:paraId="126A0A29" w14:textId="77777777" w:rsidR="00F84DA9" w:rsidRDefault="00F84DA9" w:rsidP="00F84DA9"/>
        </w:tc>
        <w:tc>
          <w:tcPr>
            <w:tcW w:w="279" w:type="dxa"/>
          </w:tcPr>
          <w:p w14:paraId="0914925A" w14:textId="77777777" w:rsidR="00F84DA9" w:rsidRDefault="00F84DA9" w:rsidP="00F84DA9"/>
        </w:tc>
        <w:tc>
          <w:tcPr>
            <w:tcW w:w="279" w:type="dxa"/>
          </w:tcPr>
          <w:p w14:paraId="753F36CC" w14:textId="77777777" w:rsidR="00F84DA9" w:rsidRDefault="00F84DA9" w:rsidP="00F84DA9"/>
        </w:tc>
        <w:tc>
          <w:tcPr>
            <w:tcW w:w="279" w:type="dxa"/>
          </w:tcPr>
          <w:p w14:paraId="1526217B" w14:textId="77777777" w:rsidR="00F84DA9" w:rsidRDefault="00F84DA9" w:rsidP="00F84DA9"/>
        </w:tc>
        <w:tc>
          <w:tcPr>
            <w:tcW w:w="279" w:type="dxa"/>
          </w:tcPr>
          <w:p w14:paraId="72DF186A" w14:textId="77777777" w:rsidR="00F84DA9" w:rsidRDefault="00F84DA9" w:rsidP="00F84DA9"/>
        </w:tc>
        <w:tc>
          <w:tcPr>
            <w:tcW w:w="279" w:type="dxa"/>
          </w:tcPr>
          <w:p w14:paraId="73B88534" w14:textId="77777777" w:rsidR="00F84DA9" w:rsidRDefault="00F84DA9" w:rsidP="00F84DA9"/>
        </w:tc>
        <w:tc>
          <w:tcPr>
            <w:tcW w:w="279" w:type="dxa"/>
          </w:tcPr>
          <w:p w14:paraId="08DB0EE9" w14:textId="77777777" w:rsidR="00F84DA9" w:rsidRDefault="00F84DA9" w:rsidP="00F84DA9"/>
        </w:tc>
        <w:tc>
          <w:tcPr>
            <w:tcW w:w="279" w:type="dxa"/>
          </w:tcPr>
          <w:p w14:paraId="56D7AD3A" w14:textId="77777777" w:rsidR="00F84DA9" w:rsidRDefault="00F84DA9" w:rsidP="00F84DA9"/>
        </w:tc>
        <w:tc>
          <w:tcPr>
            <w:tcW w:w="279" w:type="dxa"/>
          </w:tcPr>
          <w:p w14:paraId="2B1D66D5" w14:textId="77777777" w:rsidR="00F84DA9" w:rsidRDefault="00F84DA9" w:rsidP="00F84DA9"/>
        </w:tc>
        <w:tc>
          <w:tcPr>
            <w:tcW w:w="279" w:type="dxa"/>
          </w:tcPr>
          <w:p w14:paraId="21FECE46" w14:textId="77777777" w:rsidR="00F84DA9" w:rsidRDefault="00F84DA9" w:rsidP="00F84DA9"/>
        </w:tc>
        <w:tc>
          <w:tcPr>
            <w:tcW w:w="279" w:type="dxa"/>
          </w:tcPr>
          <w:p w14:paraId="473C258D" w14:textId="77777777" w:rsidR="00F84DA9" w:rsidRDefault="00F84DA9" w:rsidP="00F84DA9"/>
        </w:tc>
      </w:tr>
      <w:tr w:rsidR="00F84DA9" w14:paraId="6A95C54F" w14:textId="77777777" w:rsidTr="00F84DA9">
        <w:tc>
          <w:tcPr>
            <w:tcW w:w="278" w:type="dxa"/>
          </w:tcPr>
          <w:p w14:paraId="72A66E4F" w14:textId="77777777" w:rsidR="00F84DA9" w:rsidRDefault="00F84DA9" w:rsidP="00F84DA9"/>
        </w:tc>
        <w:tc>
          <w:tcPr>
            <w:tcW w:w="278" w:type="dxa"/>
          </w:tcPr>
          <w:p w14:paraId="75E2C10F" w14:textId="77777777" w:rsidR="00F84DA9" w:rsidRDefault="00F84DA9" w:rsidP="00F84DA9"/>
        </w:tc>
        <w:tc>
          <w:tcPr>
            <w:tcW w:w="278" w:type="dxa"/>
          </w:tcPr>
          <w:p w14:paraId="1715601A" w14:textId="77777777" w:rsidR="00F84DA9" w:rsidRDefault="00F84DA9" w:rsidP="00F84DA9"/>
        </w:tc>
        <w:tc>
          <w:tcPr>
            <w:tcW w:w="278" w:type="dxa"/>
          </w:tcPr>
          <w:p w14:paraId="2A147E78" w14:textId="77777777" w:rsidR="00F84DA9" w:rsidRDefault="00F84DA9" w:rsidP="00F84DA9"/>
        </w:tc>
        <w:tc>
          <w:tcPr>
            <w:tcW w:w="279" w:type="dxa"/>
          </w:tcPr>
          <w:p w14:paraId="6F447DD5" w14:textId="77777777" w:rsidR="00F84DA9" w:rsidRDefault="00F84DA9" w:rsidP="00F84DA9"/>
        </w:tc>
        <w:tc>
          <w:tcPr>
            <w:tcW w:w="278" w:type="dxa"/>
          </w:tcPr>
          <w:p w14:paraId="319C5615" w14:textId="77777777" w:rsidR="00F84DA9" w:rsidRDefault="00F84DA9" w:rsidP="00F84DA9"/>
        </w:tc>
        <w:tc>
          <w:tcPr>
            <w:tcW w:w="278" w:type="dxa"/>
          </w:tcPr>
          <w:p w14:paraId="559F274A" w14:textId="77777777" w:rsidR="00F84DA9" w:rsidRDefault="00F84DA9" w:rsidP="00F84DA9"/>
        </w:tc>
        <w:tc>
          <w:tcPr>
            <w:tcW w:w="279" w:type="dxa"/>
          </w:tcPr>
          <w:p w14:paraId="55B31C8C" w14:textId="77777777" w:rsidR="00F84DA9" w:rsidRDefault="00F84DA9" w:rsidP="00F84DA9"/>
        </w:tc>
        <w:tc>
          <w:tcPr>
            <w:tcW w:w="279" w:type="dxa"/>
          </w:tcPr>
          <w:p w14:paraId="535AF875" w14:textId="77777777" w:rsidR="00F84DA9" w:rsidRDefault="00F84DA9" w:rsidP="00F84DA9"/>
        </w:tc>
        <w:tc>
          <w:tcPr>
            <w:tcW w:w="279" w:type="dxa"/>
          </w:tcPr>
          <w:p w14:paraId="63FA72EC" w14:textId="77777777" w:rsidR="00F84DA9" w:rsidRDefault="00F84DA9" w:rsidP="00F84DA9"/>
        </w:tc>
        <w:tc>
          <w:tcPr>
            <w:tcW w:w="279" w:type="dxa"/>
          </w:tcPr>
          <w:p w14:paraId="1A17C072" w14:textId="77777777" w:rsidR="00F84DA9" w:rsidRDefault="00F84DA9" w:rsidP="00F84DA9"/>
        </w:tc>
        <w:tc>
          <w:tcPr>
            <w:tcW w:w="279" w:type="dxa"/>
          </w:tcPr>
          <w:p w14:paraId="1C3EA0CB" w14:textId="77777777" w:rsidR="00F84DA9" w:rsidRDefault="00F84DA9" w:rsidP="00F84DA9"/>
        </w:tc>
        <w:tc>
          <w:tcPr>
            <w:tcW w:w="279" w:type="dxa"/>
          </w:tcPr>
          <w:p w14:paraId="29AB5B3F" w14:textId="77777777" w:rsidR="00F84DA9" w:rsidRDefault="00F84DA9" w:rsidP="00F84DA9"/>
        </w:tc>
        <w:tc>
          <w:tcPr>
            <w:tcW w:w="279" w:type="dxa"/>
          </w:tcPr>
          <w:p w14:paraId="2DD84F03" w14:textId="77777777" w:rsidR="00F84DA9" w:rsidRDefault="00F84DA9" w:rsidP="00F84DA9"/>
        </w:tc>
        <w:tc>
          <w:tcPr>
            <w:tcW w:w="279" w:type="dxa"/>
          </w:tcPr>
          <w:p w14:paraId="5E5BF8BC" w14:textId="77777777" w:rsidR="00F84DA9" w:rsidRDefault="00F84DA9" w:rsidP="00F84DA9"/>
        </w:tc>
        <w:tc>
          <w:tcPr>
            <w:tcW w:w="279" w:type="dxa"/>
          </w:tcPr>
          <w:p w14:paraId="09622B8D" w14:textId="77777777" w:rsidR="00F84DA9" w:rsidRDefault="00F84DA9" w:rsidP="00F84DA9"/>
        </w:tc>
        <w:tc>
          <w:tcPr>
            <w:tcW w:w="279" w:type="dxa"/>
          </w:tcPr>
          <w:p w14:paraId="162D7F3D" w14:textId="77777777" w:rsidR="00F84DA9" w:rsidRDefault="00F84DA9" w:rsidP="00F84DA9"/>
        </w:tc>
        <w:tc>
          <w:tcPr>
            <w:tcW w:w="279" w:type="dxa"/>
          </w:tcPr>
          <w:p w14:paraId="6A7717C8" w14:textId="77777777" w:rsidR="00F84DA9" w:rsidRDefault="00F84DA9" w:rsidP="00F84DA9"/>
        </w:tc>
        <w:tc>
          <w:tcPr>
            <w:tcW w:w="279" w:type="dxa"/>
          </w:tcPr>
          <w:p w14:paraId="75D83E93" w14:textId="77777777" w:rsidR="00F84DA9" w:rsidRDefault="00F84DA9" w:rsidP="00F84DA9"/>
        </w:tc>
        <w:tc>
          <w:tcPr>
            <w:tcW w:w="279" w:type="dxa"/>
          </w:tcPr>
          <w:p w14:paraId="03E59554" w14:textId="77777777" w:rsidR="00F84DA9" w:rsidRDefault="00F84DA9" w:rsidP="00F84DA9"/>
        </w:tc>
        <w:tc>
          <w:tcPr>
            <w:tcW w:w="279" w:type="dxa"/>
          </w:tcPr>
          <w:p w14:paraId="199E57AA" w14:textId="77777777" w:rsidR="00F84DA9" w:rsidRDefault="00F84DA9" w:rsidP="00F84DA9"/>
        </w:tc>
      </w:tr>
      <w:tr w:rsidR="00F84DA9" w14:paraId="6F25FBD7" w14:textId="77777777" w:rsidTr="00F84DA9">
        <w:tc>
          <w:tcPr>
            <w:tcW w:w="278" w:type="dxa"/>
          </w:tcPr>
          <w:p w14:paraId="0EBF5C84" w14:textId="77777777" w:rsidR="00F84DA9" w:rsidRDefault="00F84DA9" w:rsidP="00F84DA9"/>
        </w:tc>
        <w:tc>
          <w:tcPr>
            <w:tcW w:w="278" w:type="dxa"/>
          </w:tcPr>
          <w:p w14:paraId="5E4CEE3F" w14:textId="77777777" w:rsidR="00F84DA9" w:rsidRDefault="00F84DA9" w:rsidP="00F84DA9"/>
        </w:tc>
        <w:tc>
          <w:tcPr>
            <w:tcW w:w="278" w:type="dxa"/>
          </w:tcPr>
          <w:p w14:paraId="485CCCDD" w14:textId="77777777" w:rsidR="00F84DA9" w:rsidRDefault="00F84DA9" w:rsidP="00F84DA9"/>
        </w:tc>
        <w:tc>
          <w:tcPr>
            <w:tcW w:w="278" w:type="dxa"/>
          </w:tcPr>
          <w:p w14:paraId="2B2C1C4B" w14:textId="77777777" w:rsidR="00F84DA9" w:rsidRDefault="00F84DA9" w:rsidP="00F84DA9"/>
        </w:tc>
        <w:tc>
          <w:tcPr>
            <w:tcW w:w="279" w:type="dxa"/>
          </w:tcPr>
          <w:p w14:paraId="56463333" w14:textId="77777777" w:rsidR="00F84DA9" w:rsidRDefault="00F84DA9" w:rsidP="00F84DA9"/>
        </w:tc>
        <w:tc>
          <w:tcPr>
            <w:tcW w:w="278" w:type="dxa"/>
          </w:tcPr>
          <w:p w14:paraId="5E271014" w14:textId="77777777" w:rsidR="00F84DA9" w:rsidRDefault="00F84DA9" w:rsidP="00F84DA9"/>
        </w:tc>
        <w:tc>
          <w:tcPr>
            <w:tcW w:w="278" w:type="dxa"/>
          </w:tcPr>
          <w:p w14:paraId="1BA0C654" w14:textId="77777777" w:rsidR="00F84DA9" w:rsidRDefault="00F84DA9" w:rsidP="00F84DA9"/>
        </w:tc>
        <w:tc>
          <w:tcPr>
            <w:tcW w:w="279" w:type="dxa"/>
          </w:tcPr>
          <w:p w14:paraId="01E5500C" w14:textId="77777777" w:rsidR="00F84DA9" w:rsidRDefault="00F84DA9" w:rsidP="00F84DA9"/>
        </w:tc>
        <w:tc>
          <w:tcPr>
            <w:tcW w:w="279" w:type="dxa"/>
          </w:tcPr>
          <w:p w14:paraId="553C936E" w14:textId="77777777" w:rsidR="00F84DA9" w:rsidRDefault="00F84DA9" w:rsidP="00F84DA9"/>
        </w:tc>
        <w:tc>
          <w:tcPr>
            <w:tcW w:w="279" w:type="dxa"/>
          </w:tcPr>
          <w:p w14:paraId="0FF0D036" w14:textId="77777777" w:rsidR="00F84DA9" w:rsidRDefault="00F84DA9" w:rsidP="00F84DA9"/>
        </w:tc>
        <w:tc>
          <w:tcPr>
            <w:tcW w:w="279" w:type="dxa"/>
          </w:tcPr>
          <w:p w14:paraId="24706BA7" w14:textId="77777777" w:rsidR="00F84DA9" w:rsidRDefault="00F84DA9" w:rsidP="00F84DA9"/>
        </w:tc>
        <w:tc>
          <w:tcPr>
            <w:tcW w:w="279" w:type="dxa"/>
          </w:tcPr>
          <w:p w14:paraId="07DEBCD0" w14:textId="77777777" w:rsidR="00F84DA9" w:rsidRDefault="00F84DA9" w:rsidP="00F84DA9"/>
        </w:tc>
        <w:tc>
          <w:tcPr>
            <w:tcW w:w="279" w:type="dxa"/>
          </w:tcPr>
          <w:p w14:paraId="06FE348F" w14:textId="77777777" w:rsidR="00F84DA9" w:rsidRDefault="00F84DA9" w:rsidP="00F84DA9"/>
        </w:tc>
        <w:tc>
          <w:tcPr>
            <w:tcW w:w="279" w:type="dxa"/>
          </w:tcPr>
          <w:p w14:paraId="6132FFE1" w14:textId="77777777" w:rsidR="00F84DA9" w:rsidRDefault="00F84DA9" w:rsidP="00F84DA9"/>
        </w:tc>
        <w:tc>
          <w:tcPr>
            <w:tcW w:w="279" w:type="dxa"/>
          </w:tcPr>
          <w:p w14:paraId="7C8F41D6" w14:textId="77777777" w:rsidR="00F84DA9" w:rsidRDefault="00F84DA9" w:rsidP="00F84DA9"/>
        </w:tc>
        <w:tc>
          <w:tcPr>
            <w:tcW w:w="279" w:type="dxa"/>
          </w:tcPr>
          <w:p w14:paraId="1EDDAC8D" w14:textId="77777777" w:rsidR="00F84DA9" w:rsidRDefault="00F84DA9" w:rsidP="00F84DA9"/>
        </w:tc>
        <w:tc>
          <w:tcPr>
            <w:tcW w:w="279" w:type="dxa"/>
          </w:tcPr>
          <w:p w14:paraId="39314FCD" w14:textId="77777777" w:rsidR="00F84DA9" w:rsidRDefault="00F84DA9" w:rsidP="00F84DA9"/>
        </w:tc>
        <w:tc>
          <w:tcPr>
            <w:tcW w:w="279" w:type="dxa"/>
          </w:tcPr>
          <w:p w14:paraId="33CF3641" w14:textId="77777777" w:rsidR="00F84DA9" w:rsidRDefault="00F84DA9" w:rsidP="00F84DA9"/>
        </w:tc>
        <w:tc>
          <w:tcPr>
            <w:tcW w:w="279" w:type="dxa"/>
          </w:tcPr>
          <w:p w14:paraId="2F6119BB" w14:textId="77777777" w:rsidR="00F84DA9" w:rsidRDefault="00F84DA9" w:rsidP="00F84DA9"/>
        </w:tc>
        <w:tc>
          <w:tcPr>
            <w:tcW w:w="279" w:type="dxa"/>
          </w:tcPr>
          <w:p w14:paraId="3B24E4AA" w14:textId="77777777" w:rsidR="00F84DA9" w:rsidRDefault="00F84DA9" w:rsidP="00F84DA9"/>
        </w:tc>
        <w:tc>
          <w:tcPr>
            <w:tcW w:w="279" w:type="dxa"/>
          </w:tcPr>
          <w:p w14:paraId="11651D69" w14:textId="77777777" w:rsidR="00F84DA9" w:rsidRDefault="00F84DA9" w:rsidP="00F84DA9"/>
        </w:tc>
      </w:tr>
      <w:tr w:rsidR="00F84DA9" w14:paraId="55033905" w14:textId="77777777" w:rsidTr="00F84DA9">
        <w:tc>
          <w:tcPr>
            <w:tcW w:w="278" w:type="dxa"/>
          </w:tcPr>
          <w:p w14:paraId="1F3B57E0" w14:textId="77777777" w:rsidR="00F84DA9" w:rsidRDefault="00F84DA9" w:rsidP="00F84DA9"/>
        </w:tc>
        <w:tc>
          <w:tcPr>
            <w:tcW w:w="278" w:type="dxa"/>
          </w:tcPr>
          <w:p w14:paraId="42A6EE16" w14:textId="77777777" w:rsidR="00F84DA9" w:rsidRDefault="00F84DA9" w:rsidP="00F84DA9"/>
        </w:tc>
        <w:tc>
          <w:tcPr>
            <w:tcW w:w="278" w:type="dxa"/>
          </w:tcPr>
          <w:p w14:paraId="1908A74C" w14:textId="77777777" w:rsidR="00F84DA9" w:rsidRDefault="00F84DA9" w:rsidP="00F84DA9"/>
        </w:tc>
        <w:tc>
          <w:tcPr>
            <w:tcW w:w="278" w:type="dxa"/>
          </w:tcPr>
          <w:p w14:paraId="7C06D843" w14:textId="77777777" w:rsidR="00F84DA9" w:rsidRDefault="00F84DA9" w:rsidP="00F84DA9"/>
        </w:tc>
        <w:tc>
          <w:tcPr>
            <w:tcW w:w="279" w:type="dxa"/>
          </w:tcPr>
          <w:p w14:paraId="2DA37163" w14:textId="77777777" w:rsidR="00F84DA9" w:rsidRDefault="00F84DA9" w:rsidP="00F84DA9"/>
        </w:tc>
        <w:tc>
          <w:tcPr>
            <w:tcW w:w="278" w:type="dxa"/>
          </w:tcPr>
          <w:p w14:paraId="72419DC8" w14:textId="77777777" w:rsidR="00F84DA9" w:rsidRDefault="00F84DA9" w:rsidP="00F84DA9"/>
        </w:tc>
        <w:tc>
          <w:tcPr>
            <w:tcW w:w="278" w:type="dxa"/>
          </w:tcPr>
          <w:p w14:paraId="5A4EF20C" w14:textId="77777777" w:rsidR="00F84DA9" w:rsidRDefault="00F84DA9" w:rsidP="00F84DA9"/>
        </w:tc>
        <w:tc>
          <w:tcPr>
            <w:tcW w:w="279" w:type="dxa"/>
          </w:tcPr>
          <w:p w14:paraId="21A8A1E2" w14:textId="77777777" w:rsidR="00F84DA9" w:rsidRDefault="00F84DA9" w:rsidP="00F84DA9"/>
        </w:tc>
        <w:tc>
          <w:tcPr>
            <w:tcW w:w="279" w:type="dxa"/>
          </w:tcPr>
          <w:p w14:paraId="5D5727AD" w14:textId="77777777" w:rsidR="00F84DA9" w:rsidRDefault="00F84DA9" w:rsidP="00F84DA9"/>
        </w:tc>
        <w:tc>
          <w:tcPr>
            <w:tcW w:w="279" w:type="dxa"/>
          </w:tcPr>
          <w:p w14:paraId="739A0A1C" w14:textId="77777777" w:rsidR="00F84DA9" w:rsidRDefault="00F84DA9" w:rsidP="00F84DA9"/>
        </w:tc>
        <w:tc>
          <w:tcPr>
            <w:tcW w:w="279" w:type="dxa"/>
          </w:tcPr>
          <w:p w14:paraId="7782D472" w14:textId="77777777" w:rsidR="00F84DA9" w:rsidRDefault="00F84DA9" w:rsidP="00F84DA9"/>
        </w:tc>
        <w:tc>
          <w:tcPr>
            <w:tcW w:w="279" w:type="dxa"/>
          </w:tcPr>
          <w:p w14:paraId="711D186A" w14:textId="77777777" w:rsidR="00F84DA9" w:rsidRDefault="00F84DA9" w:rsidP="00F84DA9"/>
        </w:tc>
        <w:tc>
          <w:tcPr>
            <w:tcW w:w="279" w:type="dxa"/>
          </w:tcPr>
          <w:p w14:paraId="043E9638" w14:textId="77777777" w:rsidR="00F84DA9" w:rsidRDefault="00F84DA9" w:rsidP="00F84DA9"/>
        </w:tc>
        <w:tc>
          <w:tcPr>
            <w:tcW w:w="279" w:type="dxa"/>
          </w:tcPr>
          <w:p w14:paraId="7015919F" w14:textId="77777777" w:rsidR="00F84DA9" w:rsidRDefault="00F84DA9" w:rsidP="00F84DA9"/>
        </w:tc>
        <w:tc>
          <w:tcPr>
            <w:tcW w:w="279" w:type="dxa"/>
          </w:tcPr>
          <w:p w14:paraId="06807235" w14:textId="77777777" w:rsidR="00F84DA9" w:rsidRDefault="00F84DA9" w:rsidP="00F84DA9"/>
        </w:tc>
        <w:tc>
          <w:tcPr>
            <w:tcW w:w="279" w:type="dxa"/>
          </w:tcPr>
          <w:p w14:paraId="08AA0EE2" w14:textId="77777777" w:rsidR="00F84DA9" w:rsidRDefault="00F84DA9" w:rsidP="00F84DA9"/>
        </w:tc>
        <w:tc>
          <w:tcPr>
            <w:tcW w:w="279" w:type="dxa"/>
          </w:tcPr>
          <w:p w14:paraId="7F09AD58" w14:textId="77777777" w:rsidR="00F84DA9" w:rsidRDefault="00F84DA9" w:rsidP="00F84DA9"/>
        </w:tc>
        <w:tc>
          <w:tcPr>
            <w:tcW w:w="279" w:type="dxa"/>
          </w:tcPr>
          <w:p w14:paraId="314C007B" w14:textId="77777777" w:rsidR="00F84DA9" w:rsidRDefault="00F84DA9" w:rsidP="00F84DA9"/>
        </w:tc>
        <w:tc>
          <w:tcPr>
            <w:tcW w:w="279" w:type="dxa"/>
          </w:tcPr>
          <w:p w14:paraId="4BBB3DBC" w14:textId="77777777" w:rsidR="00F84DA9" w:rsidRDefault="00F84DA9" w:rsidP="00F84DA9"/>
        </w:tc>
        <w:tc>
          <w:tcPr>
            <w:tcW w:w="279" w:type="dxa"/>
          </w:tcPr>
          <w:p w14:paraId="693C20F9" w14:textId="77777777" w:rsidR="00F84DA9" w:rsidRDefault="00F84DA9" w:rsidP="00F84DA9"/>
        </w:tc>
        <w:tc>
          <w:tcPr>
            <w:tcW w:w="279" w:type="dxa"/>
          </w:tcPr>
          <w:p w14:paraId="42C9DBD4" w14:textId="77777777" w:rsidR="00F84DA9" w:rsidRDefault="00F84DA9" w:rsidP="00F84DA9"/>
        </w:tc>
      </w:tr>
      <w:tr w:rsidR="00F84DA9" w14:paraId="59ED4719" w14:textId="77777777" w:rsidTr="00F84DA9">
        <w:tc>
          <w:tcPr>
            <w:tcW w:w="278" w:type="dxa"/>
          </w:tcPr>
          <w:p w14:paraId="77AF48F5" w14:textId="77777777" w:rsidR="00F84DA9" w:rsidRDefault="00F84DA9" w:rsidP="00F84DA9"/>
        </w:tc>
        <w:tc>
          <w:tcPr>
            <w:tcW w:w="278" w:type="dxa"/>
          </w:tcPr>
          <w:p w14:paraId="1A8EDE89" w14:textId="77777777" w:rsidR="00F84DA9" w:rsidRDefault="00F84DA9" w:rsidP="00F84DA9"/>
        </w:tc>
        <w:tc>
          <w:tcPr>
            <w:tcW w:w="278" w:type="dxa"/>
          </w:tcPr>
          <w:p w14:paraId="75FBE716" w14:textId="77777777" w:rsidR="00F84DA9" w:rsidRDefault="00F84DA9" w:rsidP="00F84DA9"/>
        </w:tc>
        <w:tc>
          <w:tcPr>
            <w:tcW w:w="278" w:type="dxa"/>
          </w:tcPr>
          <w:p w14:paraId="5BDD3578" w14:textId="77777777" w:rsidR="00F84DA9" w:rsidRDefault="00F84DA9" w:rsidP="00F84DA9"/>
        </w:tc>
        <w:tc>
          <w:tcPr>
            <w:tcW w:w="279" w:type="dxa"/>
          </w:tcPr>
          <w:p w14:paraId="50592DCF" w14:textId="77777777" w:rsidR="00F84DA9" w:rsidRDefault="00F84DA9" w:rsidP="00F84DA9"/>
        </w:tc>
        <w:tc>
          <w:tcPr>
            <w:tcW w:w="278" w:type="dxa"/>
          </w:tcPr>
          <w:p w14:paraId="083F49A6" w14:textId="77777777" w:rsidR="00F84DA9" w:rsidRDefault="00F84DA9" w:rsidP="00F84DA9"/>
        </w:tc>
        <w:tc>
          <w:tcPr>
            <w:tcW w:w="278" w:type="dxa"/>
          </w:tcPr>
          <w:p w14:paraId="7EF92AE9" w14:textId="77777777" w:rsidR="00F84DA9" w:rsidRDefault="00F84DA9" w:rsidP="00F84DA9"/>
        </w:tc>
        <w:tc>
          <w:tcPr>
            <w:tcW w:w="279" w:type="dxa"/>
          </w:tcPr>
          <w:p w14:paraId="37F02308" w14:textId="77777777" w:rsidR="00F84DA9" w:rsidRDefault="00F84DA9" w:rsidP="00F84DA9"/>
        </w:tc>
        <w:tc>
          <w:tcPr>
            <w:tcW w:w="279" w:type="dxa"/>
          </w:tcPr>
          <w:p w14:paraId="127CC373" w14:textId="77777777" w:rsidR="00F84DA9" w:rsidRDefault="00F84DA9" w:rsidP="00F84DA9"/>
        </w:tc>
        <w:tc>
          <w:tcPr>
            <w:tcW w:w="279" w:type="dxa"/>
          </w:tcPr>
          <w:p w14:paraId="5762C893" w14:textId="77777777" w:rsidR="00F84DA9" w:rsidRDefault="00F84DA9" w:rsidP="00F84DA9"/>
        </w:tc>
        <w:tc>
          <w:tcPr>
            <w:tcW w:w="279" w:type="dxa"/>
          </w:tcPr>
          <w:p w14:paraId="03B59948" w14:textId="77777777" w:rsidR="00F84DA9" w:rsidRDefault="00F84DA9" w:rsidP="00F84DA9"/>
        </w:tc>
        <w:tc>
          <w:tcPr>
            <w:tcW w:w="279" w:type="dxa"/>
          </w:tcPr>
          <w:p w14:paraId="68C60584" w14:textId="77777777" w:rsidR="00F84DA9" w:rsidRDefault="00F84DA9" w:rsidP="00F84DA9"/>
        </w:tc>
        <w:tc>
          <w:tcPr>
            <w:tcW w:w="279" w:type="dxa"/>
          </w:tcPr>
          <w:p w14:paraId="0FCE9929" w14:textId="77777777" w:rsidR="00F84DA9" w:rsidRDefault="00F84DA9" w:rsidP="00F84DA9"/>
        </w:tc>
        <w:tc>
          <w:tcPr>
            <w:tcW w:w="279" w:type="dxa"/>
          </w:tcPr>
          <w:p w14:paraId="03D66535" w14:textId="77777777" w:rsidR="00F84DA9" w:rsidRDefault="00F84DA9" w:rsidP="00F84DA9"/>
        </w:tc>
        <w:tc>
          <w:tcPr>
            <w:tcW w:w="279" w:type="dxa"/>
          </w:tcPr>
          <w:p w14:paraId="52F55547" w14:textId="77777777" w:rsidR="00F84DA9" w:rsidRDefault="00F84DA9" w:rsidP="00F84DA9"/>
        </w:tc>
        <w:tc>
          <w:tcPr>
            <w:tcW w:w="279" w:type="dxa"/>
          </w:tcPr>
          <w:p w14:paraId="28D57962" w14:textId="77777777" w:rsidR="00F84DA9" w:rsidRDefault="00F84DA9" w:rsidP="00F84DA9"/>
        </w:tc>
        <w:tc>
          <w:tcPr>
            <w:tcW w:w="279" w:type="dxa"/>
          </w:tcPr>
          <w:p w14:paraId="209E705B" w14:textId="77777777" w:rsidR="00F84DA9" w:rsidRDefault="00F84DA9" w:rsidP="00F84DA9"/>
        </w:tc>
        <w:tc>
          <w:tcPr>
            <w:tcW w:w="279" w:type="dxa"/>
          </w:tcPr>
          <w:p w14:paraId="79491F08" w14:textId="77777777" w:rsidR="00F84DA9" w:rsidRDefault="00F84DA9" w:rsidP="00F84DA9"/>
        </w:tc>
        <w:tc>
          <w:tcPr>
            <w:tcW w:w="279" w:type="dxa"/>
          </w:tcPr>
          <w:p w14:paraId="05387D28" w14:textId="77777777" w:rsidR="00F84DA9" w:rsidRDefault="00F84DA9" w:rsidP="00F84DA9"/>
        </w:tc>
        <w:tc>
          <w:tcPr>
            <w:tcW w:w="279" w:type="dxa"/>
          </w:tcPr>
          <w:p w14:paraId="632615C3" w14:textId="77777777" w:rsidR="00F84DA9" w:rsidRDefault="00F84DA9" w:rsidP="00F84DA9"/>
        </w:tc>
        <w:tc>
          <w:tcPr>
            <w:tcW w:w="279" w:type="dxa"/>
          </w:tcPr>
          <w:p w14:paraId="471DB673" w14:textId="77777777" w:rsidR="00F84DA9" w:rsidRDefault="00F84DA9" w:rsidP="00F84DA9"/>
        </w:tc>
      </w:tr>
    </w:tbl>
    <w:p w14:paraId="21C63EC2" w14:textId="77777777" w:rsidR="00F84DA9" w:rsidRDefault="00F84DA9" w:rsidP="00F84DA9"/>
    <w:p w14:paraId="27234CF4" w14:textId="0566476F" w:rsidR="00F84DA9" w:rsidRDefault="00F84DA9" w:rsidP="00F84DA9">
      <w:r>
        <w:t xml:space="preserve">Überprüfen Sie für Ihre </w:t>
      </w:r>
      <w:r>
        <w:br/>
        <w:t>Gleichung, ob:</w:t>
      </w:r>
      <w:r>
        <w:tab/>
      </w:r>
    </w:p>
    <w:p w14:paraId="104BFF11" w14:textId="77777777" w:rsidR="00F84DA9" w:rsidRPr="008A66F3" w:rsidRDefault="002675AC" w:rsidP="00F84DA9">
      <w:pPr>
        <w:pStyle w:val="LSStandardtext"/>
        <w:numPr>
          <w:ilvl w:val="0"/>
          <w:numId w:val="26"/>
        </w:numPr>
        <w:jc w:val="left"/>
        <w:rPr>
          <w:rFonts w:eastAsiaTheme="minorEastAsia"/>
        </w:rPr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p</m:t>
                </m:r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</w:rPr>
              <m:t>27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q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&gt;0 </m:t>
        </m:r>
      </m:oMath>
      <w:r w:rsidR="00F84DA9" w:rsidRPr="007573D7">
        <w:rPr>
          <w:rFonts w:eastAsiaTheme="minorEastAsia"/>
        </w:rPr>
        <w:t xml:space="preserve"> </w:t>
      </w:r>
    </w:p>
    <w:p w14:paraId="4E84DB28" w14:textId="77777777" w:rsidR="00F84DA9" w:rsidRPr="007573D7" w:rsidRDefault="002675AC" w:rsidP="00F84DA9">
      <w:pPr>
        <w:pStyle w:val="LSStandardtext"/>
        <w:numPr>
          <w:ilvl w:val="0"/>
          <w:numId w:val="26"/>
        </w:numPr>
        <w:jc w:val="left"/>
        <w:rPr>
          <w:rFonts w:eastAsiaTheme="minorEastAsia"/>
        </w:rPr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p</m:t>
                </m:r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</w:rPr>
              <m:t>27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q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=0 </m:t>
        </m:r>
      </m:oMath>
      <w:r w:rsidR="00F84DA9" w:rsidRPr="007573D7">
        <w:rPr>
          <w:rFonts w:eastAsiaTheme="minorEastAsia"/>
        </w:rPr>
        <w:t xml:space="preserve"> </w:t>
      </w:r>
    </w:p>
    <w:p w14:paraId="59D87F45" w14:textId="096059D3" w:rsidR="00F84DA9" w:rsidRPr="007573D7" w:rsidRDefault="002675AC" w:rsidP="00F84DA9">
      <w:pPr>
        <w:pStyle w:val="LSStandardtext"/>
        <w:numPr>
          <w:ilvl w:val="0"/>
          <w:numId w:val="26"/>
        </w:numPr>
        <w:jc w:val="left"/>
        <w:rPr>
          <w:rFonts w:eastAsiaTheme="minorEastAsia"/>
        </w:rPr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p</m:t>
                </m:r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</w:rPr>
              <m:t>27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q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&lt;0 </m:t>
        </m:r>
      </m:oMath>
      <w:r w:rsidR="00F84DA9" w:rsidRPr="007573D7">
        <w:rPr>
          <w:rFonts w:eastAsiaTheme="minorEastAsia"/>
        </w:rPr>
        <w:t xml:space="preserve"> </w:t>
      </w:r>
      <w:r w:rsidR="00F84DA9">
        <w:rPr>
          <w:rFonts w:eastAsiaTheme="minorEastAsia"/>
        </w:rPr>
        <w:br/>
      </w:r>
    </w:p>
    <w:p w14:paraId="61976FED" w14:textId="7C99B594" w:rsidR="00F84DA9" w:rsidRDefault="00F84DA9" w:rsidP="00F84DA9">
      <w:pPr>
        <w:pStyle w:val="LSStandardtext"/>
        <w:jc w:val="left"/>
        <w:rPr>
          <w:rFonts w:eastAsiaTheme="minorEastAsia"/>
        </w:rPr>
      </w:pPr>
      <w:r>
        <w:rPr>
          <w:rFonts w:eastAsiaTheme="minorEastAsia"/>
        </w:rPr>
        <w:t xml:space="preserve">ist und tragen Sie Ihr Ergebnis auf dem Plakat ein. Formulieren Sie einen </w:t>
      </w:r>
      <w:r w:rsidR="00851435">
        <w:rPr>
          <w:rFonts w:eastAsiaTheme="minorEastAsia"/>
        </w:rPr>
        <w:t>möglichen</w:t>
      </w:r>
      <w:r>
        <w:rPr>
          <w:rFonts w:eastAsiaTheme="minorEastAsia"/>
        </w:rPr>
        <w:t xml:space="preserve"> Z</w:t>
      </w:r>
      <w:r>
        <w:rPr>
          <w:rFonts w:eastAsiaTheme="minorEastAsia"/>
        </w:rPr>
        <w:t>u</w:t>
      </w:r>
      <w:r>
        <w:rPr>
          <w:rFonts w:eastAsiaTheme="minorEastAsia"/>
        </w:rPr>
        <w:t xml:space="preserve">sammenhang zwischen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p</m:t>
                </m:r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</w:rPr>
              <m:t>27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q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</m:t>
        </m:r>
      </m:oMath>
      <w:r>
        <w:rPr>
          <w:rFonts w:eastAsiaTheme="minorEastAsia"/>
        </w:rPr>
        <w:t xml:space="preserve"> und der Anzahl der Nullstellen.</w:t>
      </w:r>
    </w:p>
    <w:p w14:paraId="22106409" w14:textId="77777777" w:rsidR="00F84DA9" w:rsidRDefault="00F84DA9" w:rsidP="00F84DA9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F84DA9" w14:paraId="329F5076" w14:textId="77777777" w:rsidTr="00513555">
        <w:tc>
          <w:tcPr>
            <w:tcW w:w="360" w:type="dxa"/>
          </w:tcPr>
          <w:p w14:paraId="5BC7B824" w14:textId="77777777" w:rsidR="00F84DA9" w:rsidRDefault="00F84DA9" w:rsidP="00513555"/>
        </w:tc>
        <w:tc>
          <w:tcPr>
            <w:tcW w:w="360" w:type="dxa"/>
          </w:tcPr>
          <w:p w14:paraId="17F01CEA" w14:textId="77777777" w:rsidR="00F84DA9" w:rsidRDefault="00F84DA9" w:rsidP="00513555"/>
        </w:tc>
        <w:tc>
          <w:tcPr>
            <w:tcW w:w="360" w:type="dxa"/>
          </w:tcPr>
          <w:p w14:paraId="7191FCB2" w14:textId="77777777" w:rsidR="00F84DA9" w:rsidRDefault="00F84DA9" w:rsidP="00513555"/>
        </w:tc>
        <w:tc>
          <w:tcPr>
            <w:tcW w:w="360" w:type="dxa"/>
          </w:tcPr>
          <w:p w14:paraId="089821A4" w14:textId="77777777" w:rsidR="00F84DA9" w:rsidRDefault="00F84DA9" w:rsidP="00513555"/>
        </w:tc>
        <w:tc>
          <w:tcPr>
            <w:tcW w:w="360" w:type="dxa"/>
          </w:tcPr>
          <w:p w14:paraId="4F4F567C" w14:textId="77777777" w:rsidR="00F84DA9" w:rsidRDefault="00F84DA9" w:rsidP="00513555"/>
        </w:tc>
        <w:tc>
          <w:tcPr>
            <w:tcW w:w="360" w:type="dxa"/>
          </w:tcPr>
          <w:p w14:paraId="31B5BEF2" w14:textId="77777777" w:rsidR="00F84DA9" w:rsidRDefault="00F84DA9" w:rsidP="00513555"/>
        </w:tc>
        <w:tc>
          <w:tcPr>
            <w:tcW w:w="360" w:type="dxa"/>
          </w:tcPr>
          <w:p w14:paraId="246B12F9" w14:textId="77777777" w:rsidR="00F84DA9" w:rsidRDefault="00F84DA9" w:rsidP="00513555"/>
        </w:tc>
        <w:tc>
          <w:tcPr>
            <w:tcW w:w="360" w:type="dxa"/>
          </w:tcPr>
          <w:p w14:paraId="3AC391C1" w14:textId="77777777" w:rsidR="00F84DA9" w:rsidRDefault="00F84DA9" w:rsidP="00513555"/>
        </w:tc>
        <w:tc>
          <w:tcPr>
            <w:tcW w:w="360" w:type="dxa"/>
          </w:tcPr>
          <w:p w14:paraId="7BBB74E6" w14:textId="77777777" w:rsidR="00F84DA9" w:rsidRDefault="00F84DA9" w:rsidP="00513555"/>
        </w:tc>
        <w:tc>
          <w:tcPr>
            <w:tcW w:w="360" w:type="dxa"/>
          </w:tcPr>
          <w:p w14:paraId="618088F3" w14:textId="77777777" w:rsidR="00F84DA9" w:rsidRDefault="00F84DA9" w:rsidP="00513555"/>
        </w:tc>
        <w:tc>
          <w:tcPr>
            <w:tcW w:w="360" w:type="dxa"/>
          </w:tcPr>
          <w:p w14:paraId="1B12B39D" w14:textId="77777777" w:rsidR="00F84DA9" w:rsidRDefault="00F84DA9" w:rsidP="00513555"/>
        </w:tc>
        <w:tc>
          <w:tcPr>
            <w:tcW w:w="360" w:type="dxa"/>
          </w:tcPr>
          <w:p w14:paraId="37813FA3" w14:textId="77777777" w:rsidR="00F84DA9" w:rsidRDefault="00F84DA9" w:rsidP="00513555"/>
        </w:tc>
        <w:tc>
          <w:tcPr>
            <w:tcW w:w="360" w:type="dxa"/>
          </w:tcPr>
          <w:p w14:paraId="7473337E" w14:textId="77777777" w:rsidR="00F84DA9" w:rsidRDefault="00F84DA9" w:rsidP="00513555"/>
        </w:tc>
        <w:tc>
          <w:tcPr>
            <w:tcW w:w="360" w:type="dxa"/>
          </w:tcPr>
          <w:p w14:paraId="028B5C77" w14:textId="77777777" w:rsidR="00F84DA9" w:rsidRDefault="00F84DA9" w:rsidP="00513555"/>
        </w:tc>
        <w:tc>
          <w:tcPr>
            <w:tcW w:w="360" w:type="dxa"/>
          </w:tcPr>
          <w:p w14:paraId="37670617" w14:textId="77777777" w:rsidR="00F84DA9" w:rsidRDefault="00F84DA9" w:rsidP="00513555"/>
        </w:tc>
        <w:tc>
          <w:tcPr>
            <w:tcW w:w="360" w:type="dxa"/>
          </w:tcPr>
          <w:p w14:paraId="0661776E" w14:textId="77777777" w:rsidR="00F84DA9" w:rsidRDefault="00F84DA9" w:rsidP="00513555"/>
        </w:tc>
        <w:tc>
          <w:tcPr>
            <w:tcW w:w="360" w:type="dxa"/>
          </w:tcPr>
          <w:p w14:paraId="642F5D9F" w14:textId="77777777" w:rsidR="00F84DA9" w:rsidRDefault="00F84DA9" w:rsidP="00513555"/>
        </w:tc>
        <w:tc>
          <w:tcPr>
            <w:tcW w:w="360" w:type="dxa"/>
          </w:tcPr>
          <w:p w14:paraId="0827927A" w14:textId="77777777" w:rsidR="00F84DA9" w:rsidRDefault="00F84DA9" w:rsidP="00513555"/>
        </w:tc>
        <w:tc>
          <w:tcPr>
            <w:tcW w:w="360" w:type="dxa"/>
          </w:tcPr>
          <w:p w14:paraId="712B1381" w14:textId="77777777" w:rsidR="00F84DA9" w:rsidRDefault="00F84DA9" w:rsidP="00513555"/>
        </w:tc>
        <w:tc>
          <w:tcPr>
            <w:tcW w:w="360" w:type="dxa"/>
          </w:tcPr>
          <w:p w14:paraId="1C983D1E" w14:textId="77777777" w:rsidR="00F84DA9" w:rsidRDefault="00F84DA9" w:rsidP="00513555"/>
        </w:tc>
        <w:tc>
          <w:tcPr>
            <w:tcW w:w="360" w:type="dxa"/>
          </w:tcPr>
          <w:p w14:paraId="176D681D" w14:textId="77777777" w:rsidR="00F84DA9" w:rsidRDefault="00F84DA9" w:rsidP="00513555"/>
        </w:tc>
        <w:tc>
          <w:tcPr>
            <w:tcW w:w="360" w:type="dxa"/>
          </w:tcPr>
          <w:p w14:paraId="5B3FED8F" w14:textId="77777777" w:rsidR="00F84DA9" w:rsidRDefault="00F84DA9" w:rsidP="00513555"/>
        </w:tc>
        <w:tc>
          <w:tcPr>
            <w:tcW w:w="360" w:type="dxa"/>
          </w:tcPr>
          <w:p w14:paraId="3E897CA9" w14:textId="77777777" w:rsidR="00F84DA9" w:rsidRDefault="00F84DA9" w:rsidP="00513555"/>
        </w:tc>
        <w:tc>
          <w:tcPr>
            <w:tcW w:w="360" w:type="dxa"/>
          </w:tcPr>
          <w:p w14:paraId="3B8046F2" w14:textId="77777777" w:rsidR="00F84DA9" w:rsidRDefault="00F84DA9" w:rsidP="00513555"/>
        </w:tc>
        <w:tc>
          <w:tcPr>
            <w:tcW w:w="360" w:type="dxa"/>
          </w:tcPr>
          <w:p w14:paraId="432E8CCD" w14:textId="77777777" w:rsidR="00F84DA9" w:rsidRDefault="00F84DA9" w:rsidP="00513555"/>
        </w:tc>
        <w:tc>
          <w:tcPr>
            <w:tcW w:w="360" w:type="dxa"/>
          </w:tcPr>
          <w:p w14:paraId="6BDC7AF9" w14:textId="77777777" w:rsidR="00F84DA9" w:rsidRDefault="00F84DA9" w:rsidP="00513555"/>
        </w:tc>
        <w:tc>
          <w:tcPr>
            <w:tcW w:w="360" w:type="dxa"/>
          </w:tcPr>
          <w:p w14:paraId="04668EE2" w14:textId="77777777" w:rsidR="00F84DA9" w:rsidRDefault="00F84DA9" w:rsidP="00513555"/>
        </w:tc>
        <w:tc>
          <w:tcPr>
            <w:tcW w:w="360" w:type="dxa"/>
          </w:tcPr>
          <w:p w14:paraId="6D842148" w14:textId="77777777" w:rsidR="00F84DA9" w:rsidRDefault="00F84DA9" w:rsidP="00513555"/>
        </w:tc>
        <w:tc>
          <w:tcPr>
            <w:tcW w:w="360" w:type="dxa"/>
          </w:tcPr>
          <w:p w14:paraId="00FDB54E" w14:textId="77777777" w:rsidR="00F84DA9" w:rsidRDefault="00F84DA9" w:rsidP="00513555"/>
        </w:tc>
        <w:tc>
          <w:tcPr>
            <w:tcW w:w="360" w:type="dxa"/>
          </w:tcPr>
          <w:p w14:paraId="20212543" w14:textId="77777777" w:rsidR="00F84DA9" w:rsidRDefault="00F84DA9" w:rsidP="00513555"/>
        </w:tc>
      </w:tr>
      <w:tr w:rsidR="00F84DA9" w14:paraId="07C3ED98" w14:textId="77777777" w:rsidTr="00513555">
        <w:tc>
          <w:tcPr>
            <w:tcW w:w="360" w:type="dxa"/>
          </w:tcPr>
          <w:p w14:paraId="24DE8B09" w14:textId="77777777" w:rsidR="00F84DA9" w:rsidRDefault="00F84DA9" w:rsidP="00513555"/>
        </w:tc>
        <w:tc>
          <w:tcPr>
            <w:tcW w:w="360" w:type="dxa"/>
          </w:tcPr>
          <w:p w14:paraId="08889108" w14:textId="77777777" w:rsidR="00F84DA9" w:rsidRDefault="00F84DA9" w:rsidP="00513555"/>
        </w:tc>
        <w:tc>
          <w:tcPr>
            <w:tcW w:w="360" w:type="dxa"/>
          </w:tcPr>
          <w:p w14:paraId="7A3096F0" w14:textId="77777777" w:rsidR="00F84DA9" w:rsidRDefault="00F84DA9" w:rsidP="00513555"/>
        </w:tc>
        <w:tc>
          <w:tcPr>
            <w:tcW w:w="360" w:type="dxa"/>
          </w:tcPr>
          <w:p w14:paraId="351B7222" w14:textId="77777777" w:rsidR="00F84DA9" w:rsidRDefault="00F84DA9" w:rsidP="00513555"/>
        </w:tc>
        <w:tc>
          <w:tcPr>
            <w:tcW w:w="360" w:type="dxa"/>
          </w:tcPr>
          <w:p w14:paraId="78F644A9" w14:textId="77777777" w:rsidR="00F84DA9" w:rsidRDefault="00F84DA9" w:rsidP="00513555"/>
        </w:tc>
        <w:tc>
          <w:tcPr>
            <w:tcW w:w="360" w:type="dxa"/>
          </w:tcPr>
          <w:p w14:paraId="1AB4FE15" w14:textId="77777777" w:rsidR="00F84DA9" w:rsidRDefault="00F84DA9" w:rsidP="00513555"/>
        </w:tc>
        <w:tc>
          <w:tcPr>
            <w:tcW w:w="360" w:type="dxa"/>
          </w:tcPr>
          <w:p w14:paraId="2C843AAE" w14:textId="77777777" w:rsidR="00F84DA9" w:rsidRDefault="00F84DA9" w:rsidP="00513555"/>
        </w:tc>
        <w:tc>
          <w:tcPr>
            <w:tcW w:w="360" w:type="dxa"/>
          </w:tcPr>
          <w:p w14:paraId="67CBF0E3" w14:textId="77777777" w:rsidR="00F84DA9" w:rsidRDefault="00F84DA9" w:rsidP="00513555"/>
        </w:tc>
        <w:tc>
          <w:tcPr>
            <w:tcW w:w="360" w:type="dxa"/>
          </w:tcPr>
          <w:p w14:paraId="15E51FD7" w14:textId="77777777" w:rsidR="00F84DA9" w:rsidRDefault="00F84DA9" w:rsidP="00513555"/>
        </w:tc>
        <w:tc>
          <w:tcPr>
            <w:tcW w:w="360" w:type="dxa"/>
          </w:tcPr>
          <w:p w14:paraId="120339C0" w14:textId="77777777" w:rsidR="00F84DA9" w:rsidRDefault="00F84DA9" w:rsidP="00513555"/>
        </w:tc>
        <w:tc>
          <w:tcPr>
            <w:tcW w:w="360" w:type="dxa"/>
          </w:tcPr>
          <w:p w14:paraId="20CB2889" w14:textId="77777777" w:rsidR="00F84DA9" w:rsidRDefault="00F84DA9" w:rsidP="00513555"/>
        </w:tc>
        <w:tc>
          <w:tcPr>
            <w:tcW w:w="360" w:type="dxa"/>
          </w:tcPr>
          <w:p w14:paraId="2CDEC293" w14:textId="77777777" w:rsidR="00F84DA9" w:rsidRDefault="00F84DA9" w:rsidP="00513555"/>
        </w:tc>
        <w:tc>
          <w:tcPr>
            <w:tcW w:w="360" w:type="dxa"/>
          </w:tcPr>
          <w:p w14:paraId="78DB3AB8" w14:textId="77777777" w:rsidR="00F84DA9" w:rsidRDefault="00F84DA9" w:rsidP="00513555"/>
        </w:tc>
        <w:tc>
          <w:tcPr>
            <w:tcW w:w="360" w:type="dxa"/>
          </w:tcPr>
          <w:p w14:paraId="0D68A353" w14:textId="77777777" w:rsidR="00F84DA9" w:rsidRDefault="00F84DA9" w:rsidP="00513555"/>
        </w:tc>
        <w:tc>
          <w:tcPr>
            <w:tcW w:w="360" w:type="dxa"/>
          </w:tcPr>
          <w:p w14:paraId="024E7203" w14:textId="77777777" w:rsidR="00F84DA9" w:rsidRDefault="00F84DA9" w:rsidP="00513555"/>
        </w:tc>
        <w:tc>
          <w:tcPr>
            <w:tcW w:w="360" w:type="dxa"/>
          </w:tcPr>
          <w:p w14:paraId="16787BD0" w14:textId="77777777" w:rsidR="00F84DA9" w:rsidRDefault="00F84DA9" w:rsidP="00513555"/>
        </w:tc>
        <w:tc>
          <w:tcPr>
            <w:tcW w:w="360" w:type="dxa"/>
          </w:tcPr>
          <w:p w14:paraId="2732A02D" w14:textId="77777777" w:rsidR="00F84DA9" w:rsidRDefault="00F84DA9" w:rsidP="00513555"/>
        </w:tc>
        <w:tc>
          <w:tcPr>
            <w:tcW w:w="360" w:type="dxa"/>
          </w:tcPr>
          <w:p w14:paraId="5C379F02" w14:textId="77777777" w:rsidR="00F84DA9" w:rsidRDefault="00F84DA9" w:rsidP="00513555"/>
        </w:tc>
        <w:tc>
          <w:tcPr>
            <w:tcW w:w="360" w:type="dxa"/>
          </w:tcPr>
          <w:p w14:paraId="5CDC0690" w14:textId="77777777" w:rsidR="00F84DA9" w:rsidRDefault="00F84DA9" w:rsidP="00513555"/>
        </w:tc>
        <w:tc>
          <w:tcPr>
            <w:tcW w:w="360" w:type="dxa"/>
          </w:tcPr>
          <w:p w14:paraId="7FF49F4C" w14:textId="77777777" w:rsidR="00F84DA9" w:rsidRDefault="00F84DA9" w:rsidP="00513555"/>
        </w:tc>
        <w:tc>
          <w:tcPr>
            <w:tcW w:w="360" w:type="dxa"/>
          </w:tcPr>
          <w:p w14:paraId="66901068" w14:textId="77777777" w:rsidR="00F84DA9" w:rsidRDefault="00F84DA9" w:rsidP="00513555"/>
        </w:tc>
        <w:tc>
          <w:tcPr>
            <w:tcW w:w="360" w:type="dxa"/>
          </w:tcPr>
          <w:p w14:paraId="3FD251E7" w14:textId="77777777" w:rsidR="00F84DA9" w:rsidRDefault="00F84DA9" w:rsidP="00513555"/>
        </w:tc>
        <w:tc>
          <w:tcPr>
            <w:tcW w:w="360" w:type="dxa"/>
          </w:tcPr>
          <w:p w14:paraId="029CE8E2" w14:textId="77777777" w:rsidR="00F84DA9" w:rsidRDefault="00F84DA9" w:rsidP="00513555"/>
        </w:tc>
        <w:tc>
          <w:tcPr>
            <w:tcW w:w="360" w:type="dxa"/>
          </w:tcPr>
          <w:p w14:paraId="589ED109" w14:textId="77777777" w:rsidR="00F84DA9" w:rsidRDefault="00F84DA9" w:rsidP="00513555"/>
        </w:tc>
        <w:tc>
          <w:tcPr>
            <w:tcW w:w="360" w:type="dxa"/>
          </w:tcPr>
          <w:p w14:paraId="5FC6232E" w14:textId="77777777" w:rsidR="00F84DA9" w:rsidRDefault="00F84DA9" w:rsidP="00513555"/>
        </w:tc>
        <w:tc>
          <w:tcPr>
            <w:tcW w:w="360" w:type="dxa"/>
          </w:tcPr>
          <w:p w14:paraId="4F40958B" w14:textId="77777777" w:rsidR="00F84DA9" w:rsidRDefault="00F84DA9" w:rsidP="00513555"/>
        </w:tc>
        <w:tc>
          <w:tcPr>
            <w:tcW w:w="360" w:type="dxa"/>
          </w:tcPr>
          <w:p w14:paraId="7BB5DCAB" w14:textId="77777777" w:rsidR="00F84DA9" w:rsidRDefault="00F84DA9" w:rsidP="00513555"/>
        </w:tc>
        <w:tc>
          <w:tcPr>
            <w:tcW w:w="360" w:type="dxa"/>
          </w:tcPr>
          <w:p w14:paraId="0ADF90E6" w14:textId="77777777" w:rsidR="00F84DA9" w:rsidRDefault="00F84DA9" w:rsidP="00513555"/>
        </w:tc>
        <w:tc>
          <w:tcPr>
            <w:tcW w:w="360" w:type="dxa"/>
          </w:tcPr>
          <w:p w14:paraId="3DC675F0" w14:textId="77777777" w:rsidR="00F84DA9" w:rsidRDefault="00F84DA9" w:rsidP="00513555"/>
        </w:tc>
        <w:tc>
          <w:tcPr>
            <w:tcW w:w="360" w:type="dxa"/>
          </w:tcPr>
          <w:p w14:paraId="01A73C60" w14:textId="77777777" w:rsidR="00F84DA9" w:rsidRDefault="00F84DA9" w:rsidP="00513555"/>
        </w:tc>
      </w:tr>
      <w:tr w:rsidR="00F84DA9" w14:paraId="60359C1E" w14:textId="77777777" w:rsidTr="00513555">
        <w:tc>
          <w:tcPr>
            <w:tcW w:w="360" w:type="dxa"/>
          </w:tcPr>
          <w:p w14:paraId="027E94F9" w14:textId="77777777" w:rsidR="00F84DA9" w:rsidRDefault="00F84DA9" w:rsidP="00513555"/>
        </w:tc>
        <w:tc>
          <w:tcPr>
            <w:tcW w:w="360" w:type="dxa"/>
          </w:tcPr>
          <w:p w14:paraId="4D25CEA3" w14:textId="77777777" w:rsidR="00F84DA9" w:rsidRDefault="00F84DA9" w:rsidP="00513555"/>
        </w:tc>
        <w:tc>
          <w:tcPr>
            <w:tcW w:w="360" w:type="dxa"/>
          </w:tcPr>
          <w:p w14:paraId="3E7531ED" w14:textId="77777777" w:rsidR="00F84DA9" w:rsidRDefault="00F84DA9" w:rsidP="00513555"/>
        </w:tc>
        <w:tc>
          <w:tcPr>
            <w:tcW w:w="360" w:type="dxa"/>
          </w:tcPr>
          <w:p w14:paraId="310916B5" w14:textId="77777777" w:rsidR="00F84DA9" w:rsidRDefault="00F84DA9" w:rsidP="00513555"/>
        </w:tc>
        <w:tc>
          <w:tcPr>
            <w:tcW w:w="360" w:type="dxa"/>
          </w:tcPr>
          <w:p w14:paraId="44B8EDC7" w14:textId="77777777" w:rsidR="00F84DA9" w:rsidRDefault="00F84DA9" w:rsidP="00513555"/>
        </w:tc>
        <w:tc>
          <w:tcPr>
            <w:tcW w:w="360" w:type="dxa"/>
          </w:tcPr>
          <w:p w14:paraId="0586C4D6" w14:textId="77777777" w:rsidR="00F84DA9" w:rsidRDefault="00F84DA9" w:rsidP="00513555"/>
        </w:tc>
        <w:tc>
          <w:tcPr>
            <w:tcW w:w="360" w:type="dxa"/>
          </w:tcPr>
          <w:p w14:paraId="1E39FB8B" w14:textId="77777777" w:rsidR="00F84DA9" w:rsidRDefault="00F84DA9" w:rsidP="00513555"/>
        </w:tc>
        <w:tc>
          <w:tcPr>
            <w:tcW w:w="360" w:type="dxa"/>
          </w:tcPr>
          <w:p w14:paraId="3173C702" w14:textId="77777777" w:rsidR="00F84DA9" w:rsidRDefault="00F84DA9" w:rsidP="00513555"/>
        </w:tc>
        <w:tc>
          <w:tcPr>
            <w:tcW w:w="360" w:type="dxa"/>
          </w:tcPr>
          <w:p w14:paraId="41A66474" w14:textId="77777777" w:rsidR="00F84DA9" w:rsidRDefault="00F84DA9" w:rsidP="00513555"/>
        </w:tc>
        <w:tc>
          <w:tcPr>
            <w:tcW w:w="360" w:type="dxa"/>
          </w:tcPr>
          <w:p w14:paraId="27688FFB" w14:textId="77777777" w:rsidR="00F84DA9" w:rsidRDefault="00F84DA9" w:rsidP="00513555"/>
        </w:tc>
        <w:tc>
          <w:tcPr>
            <w:tcW w:w="360" w:type="dxa"/>
          </w:tcPr>
          <w:p w14:paraId="716861DA" w14:textId="77777777" w:rsidR="00F84DA9" w:rsidRDefault="00F84DA9" w:rsidP="00513555"/>
        </w:tc>
        <w:tc>
          <w:tcPr>
            <w:tcW w:w="360" w:type="dxa"/>
          </w:tcPr>
          <w:p w14:paraId="4C7EE7F3" w14:textId="77777777" w:rsidR="00F84DA9" w:rsidRDefault="00F84DA9" w:rsidP="00513555"/>
        </w:tc>
        <w:tc>
          <w:tcPr>
            <w:tcW w:w="360" w:type="dxa"/>
          </w:tcPr>
          <w:p w14:paraId="3B952394" w14:textId="77777777" w:rsidR="00F84DA9" w:rsidRDefault="00F84DA9" w:rsidP="00513555"/>
        </w:tc>
        <w:tc>
          <w:tcPr>
            <w:tcW w:w="360" w:type="dxa"/>
          </w:tcPr>
          <w:p w14:paraId="6382B77C" w14:textId="77777777" w:rsidR="00F84DA9" w:rsidRDefault="00F84DA9" w:rsidP="00513555"/>
        </w:tc>
        <w:tc>
          <w:tcPr>
            <w:tcW w:w="360" w:type="dxa"/>
          </w:tcPr>
          <w:p w14:paraId="28C5FE45" w14:textId="77777777" w:rsidR="00F84DA9" w:rsidRDefault="00F84DA9" w:rsidP="00513555"/>
        </w:tc>
        <w:tc>
          <w:tcPr>
            <w:tcW w:w="360" w:type="dxa"/>
          </w:tcPr>
          <w:p w14:paraId="4EB857F6" w14:textId="77777777" w:rsidR="00F84DA9" w:rsidRDefault="00F84DA9" w:rsidP="00513555"/>
        </w:tc>
        <w:tc>
          <w:tcPr>
            <w:tcW w:w="360" w:type="dxa"/>
          </w:tcPr>
          <w:p w14:paraId="1113495E" w14:textId="77777777" w:rsidR="00F84DA9" w:rsidRDefault="00F84DA9" w:rsidP="00513555"/>
        </w:tc>
        <w:tc>
          <w:tcPr>
            <w:tcW w:w="360" w:type="dxa"/>
          </w:tcPr>
          <w:p w14:paraId="2BF25C30" w14:textId="77777777" w:rsidR="00F84DA9" w:rsidRDefault="00F84DA9" w:rsidP="00513555"/>
        </w:tc>
        <w:tc>
          <w:tcPr>
            <w:tcW w:w="360" w:type="dxa"/>
          </w:tcPr>
          <w:p w14:paraId="0BC76A64" w14:textId="77777777" w:rsidR="00F84DA9" w:rsidRDefault="00F84DA9" w:rsidP="00513555"/>
        </w:tc>
        <w:tc>
          <w:tcPr>
            <w:tcW w:w="360" w:type="dxa"/>
          </w:tcPr>
          <w:p w14:paraId="7C4946B5" w14:textId="77777777" w:rsidR="00F84DA9" w:rsidRDefault="00F84DA9" w:rsidP="00513555"/>
        </w:tc>
        <w:tc>
          <w:tcPr>
            <w:tcW w:w="360" w:type="dxa"/>
          </w:tcPr>
          <w:p w14:paraId="222A796E" w14:textId="77777777" w:rsidR="00F84DA9" w:rsidRDefault="00F84DA9" w:rsidP="00513555"/>
        </w:tc>
        <w:tc>
          <w:tcPr>
            <w:tcW w:w="360" w:type="dxa"/>
          </w:tcPr>
          <w:p w14:paraId="5281252F" w14:textId="77777777" w:rsidR="00F84DA9" w:rsidRDefault="00F84DA9" w:rsidP="00513555"/>
        </w:tc>
        <w:tc>
          <w:tcPr>
            <w:tcW w:w="360" w:type="dxa"/>
          </w:tcPr>
          <w:p w14:paraId="3F7C6D11" w14:textId="77777777" w:rsidR="00F84DA9" w:rsidRDefault="00F84DA9" w:rsidP="00513555"/>
        </w:tc>
        <w:tc>
          <w:tcPr>
            <w:tcW w:w="360" w:type="dxa"/>
          </w:tcPr>
          <w:p w14:paraId="2370FBB8" w14:textId="77777777" w:rsidR="00F84DA9" w:rsidRDefault="00F84DA9" w:rsidP="00513555"/>
        </w:tc>
        <w:tc>
          <w:tcPr>
            <w:tcW w:w="360" w:type="dxa"/>
          </w:tcPr>
          <w:p w14:paraId="407593D1" w14:textId="77777777" w:rsidR="00F84DA9" w:rsidRDefault="00F84DA9" w:rsidP="00513555"/>
        </w:tc>
        <w:tc>
          <w:tcPr>
            <w:tcW w:w="360" w:type="dxa"/>
          </w:tcPr>
          <w:p w14:paraId="79B487D2" w14:textId="77777777" w:rsidR="00F84DA9" w:rsidRDefault="00F84DA9" w:rsidP="00513555"/>
        </w:tc>
        <w:tc>
          <w:tcPr>
            <w:tcW w:w="360" w:type="dxa"/>
          </w:tcPr>
          <w:p w14:paraId="1DCB8DC2" w14:textId="77777777" w:rsidR="00F84DA9" w:rsidRDefault="00F84DA9" w:rsidP="00513555"/>
        </w:tc>
        <w:tc>
          <w:tcPr>
            <w:tcW w:w="360" w:type="dxa"/>
          </w:tcPr>
          <w:p w14:paraId="250A18BB" w14:textId="77777777" w:rsidR="00F84DA9" w:rsidRDefault="00F84DA9" w:rsidP="00513555"/>
        </w:tc>
        <w:tc>
          <w:tcPr>
            <w:tcW w:w="360" w:type="dxa"/>
          </w:tcPr>
          <w:p w14:paraId="0F637BD4" w14:textId="77777777" w:rsidR="00F84DA9" w:rsidRDefault="00F84DA9" w:rsidP="00513555"/>
        </w:tc>
        <w:tc>
          <w:tcPr>
            <w:tcW w:w="360" w:type="dxa"/>
          </w:tcPr>
          <w:p w14:paraId="769228D6" w14:textId="77777777" w:rsidR="00F84DA9" w:rsidRDefault="00F84DA9" w:rsidP="00513555"/>
        </w:tc>
      </w:tr>
      <w:tr w:rsidR="00F84DA9" w14:paraId="7B981A6A" w14:textId="77777777" w:rsidTr="00513555">
        <w:tc>
          <w:tcPr>
            <w:tcW w:w="360" w:type="dxa"/>
          </w:tcPr>
          <w:p w14:paraId="03B306D7" w14:textId="77777777" w:rsidR="00F84DA9" w:rsidRDefault="00F84DA9" w:rsidP="00513555"/>
        </w:tc>
        <w:tc>
          <w:tcPr>
            <w:tcW w:w="360" w:type="dxa"/>
          </w:tcPr>
          <w:p w14:paraId="061A14B7" w14:textId="77777777" w:rsidR="00F84DA9" w:rsidRDefault="00F84DA9" w:rsidP="00513555"/>
        </w:tc>
        <w:tc>
          <w:tcPr>
            <w:tcW w:w="360" w:type="dxa"/>
          </w:tcPr>
          <w:p w14:paraId="31996335" w14:textId="77777777" w:rsidR="00F84DA9" w:rsidRDefault="00F84DA9" w:rsidP="00513555"/>
        </w:tc>
        <w:tc>
          <w:tcPr>
            <w:tcW w:w="360" w:type="dxa"/>
          </w:tcPr>
          <w:p w14:paraId="647FC0F8" w14:textId="77777777" w:rsidR="00F84DA9" w:rsidRDefault="00F84DA9" w:rsidP="00513555"/>
        </w:tc>
        <w:tc>
          <w:tcPr>
            <w:tcW w:w="360" w:type="dxa"/>
          </w:tcPr>
          <w:p w14:paraId="141AC655" w14:textId="77777777" w:rsidR="00F84DA9" w:rsidRDefault="00F84DA9" w:rsidP="00513555"/>
        </w:tc>
        <w:tc>
          <w:tcPr>
            <w:tcW w:w="360" w:type="dxa"/>
          </w:tcPr>
          <w:p w14:paraId="6237755B" w14:textId="77777777" w:rsidR="00F84DA9" w:rsidRDefault="00F84DA9" w:rsidP="00513555"/>
        </w:tc>
        <w:tc>
          <w:tcPr>
            <w:tcW w:w="360" w:type="dxa"/>
          </w:tcPr>
          <w:p w14:paraId="049E1308" w14:textId="77777777" w:rsidR="00F84DA9" w:rsidRDefault="00F84DA9" w:rsidP="00513555"/>
        </w:tc>
        <w:tc>
          <w:tcPr>
            <w:tcW w:w="360" w:type="dxa"/>
          </w:tcPr>
          <w:p w14:paraId="3F4CCDC2" w14:textId="77777777" w:rsidR="00F84DA9" w:rsidRDefault="00F84DA9" w:rsidP="00513555"/>
        </w:tc>
        <w:tc>
          <w:tcPr>
            <w:tcW w:w="360" w:type="dxa"/>
          </w:tcPr>
          <w:p w14:paraId="007E59A2" w14:textId="77777777" w:rsidR="00F84DA9" w:rsidRDefault="00F84DA9" w:rsidP="00513555"/>
        </w:tc>
        <w:tc>
          <w:tcPr>
            <w:tcW w:w="360" w:type="dxa"/>
          </w:tcPr>
          <w:p w14:paraId="0A413A47" w14:textId="77777777" w:rsidR="00F84DA9" w:rsidRDefault="00F84DA9" w:rsidP="00513555"/>
        </w:tc>
        <w:tc>
          <w:tcPr>
            <w:tcW w:w="360" w:type="dxa"/>
          </w:tcPr>
          <w:p w14:paraId="03655F89" w14:textId="77777777" w:rsidR="00F84DA9" w:rsidRDefault="00F84DA9" w:rsidP="00513555"/>
        </w:tc>
        <w:tc>
          <w:tcPr>
            <w:tcW w:w="360" w:type="dxa"/>
          </w:tcPr>
          <w:p w14:paraId="630EAA0D" w14:textId="77777777" w:rsidR="00F84DA9" w:rsidRDefault="00F84DA9" w:rsidP="00513555"/>
        </w:tc>
        <w:tc>
          <w:tcPr>
            <w:tcW w:w="360" w:type="dxa"/>
          </w:tcPr>
          <w:p w14:paraId="449E9B69" w14:textId="77777777" w:rsidR="00F84DA9" w:rsidRDefault="00F84DA9" w:rsidP="00513555"/>
        </w:tc>
        <w:tc>
          <w:tcPr>
            <w:tcW w:w="360" w:type="dxa"/>
          </w:tcPr>
          <w:p w14:paraId="13BCF5D8" w14:textId="77777777" w:rsidR="00F84DA9" w:rsidRDefault="00F84DA9" w:rsidP="00513555"/>
        </w:tc>
        <w:tc>
          <w:tcPr>
            <w:tcW w:w="360" w:type="dxa"/>
          </w:tcPr>
          <w:p w14:paraId="53302C1F" w14:textId="77777777" w:rsidR="00F84DA9" w:rsidRDefault="00F84DA9" w:rsidP="00513555"/>
        </w:tc>
        <w:tc>
          <w:tcPr>
            <w:tcW w:w="360" w:type="dxa"/>
          </w:tcPr>
          <w:p w14:paraId="7A197421" w14:textId="77777777" w:rsidR="00F84DA9" w:rsidRDefault="00F84DA9" w:rsidP="00513555"/>
        </w:tc>
        <w:tc>
          <w:tcPr>
            <w:tcW w:w="360" w:type="dxa"/>
          </w:tcPr>
          <w:p w14:paraId="3D891225" w14:textId="77777777" w:rsidR="00F84DA9" w:rsidRDefault="00F84DA9" w:rsidP="00513555"/>
        </w:tc>
        <w:tc>
          <w:tcPr>
            <w:tcW w:w="360" w:type="dxa"/>
          </w:tcPr>
          <w:p w14:paraId="4E89EE88" w14:textId="77777777" w:rsidR="00F84DA9" w:rsidRDefault="00F84DA9" w:rsidP="00513555"/>
        </w:tc>
        <w:tc>
          <w:tcPr>
            <w:tcW w:w="360" w:type="dxa"/>
          </w:tcPr>
          <w:p w14:paraId="1C90B020" w14:textId="77777777" w:rsidR="00F84DA9" w:rsidRDefault="00F84DA9" w:rsidP="00513555"/>
        </w:tc>
        <w:tc>
          <w:tcPr>
            <w:tcW w:w="360" w:type="dxa"/>
          </w:tcPr>
          <w:p w14:paraId="75C1717F" w14:textId="77777777" w:rsidR="00F84DA9" w:rsidRDefault="00F84DA9" w:rsidP="00513555"/>
        </w:tc>
        <w:tc>
          <w:tcPr>
            <w:tcW w:w="360" w:type="dxa"/>
          </w:tcPr>
          <w:p w14:paraId="192C05FB" w14:textId="77777777" w:rsidR="00F84DA9" w:rsidRDefault="00F84DA9" w:rsidP="00513555"/>
        </w:tc>
        <w:tc>
          <w:tcPr>
            <w:tcW w:w="360" w:type="dxa"/>
          </w:tcPr>
          <w:p w14:paraId="48EE36CA" w14:textId="77777777" w:rsidR="00F84DA9" w:rsidRDefault="00F84DA9" w:rsidP="00513555"/>
        </w:tc>
        <w:tc>
          <w:tcPr>
            <w:tcW w:w="360" w:type="dxa"/>
          </w:tcPr>
          <w:p w14:paraId="75B8BD98" w14:textId="77777777" w:rsidR="00F84DA9" w:rsidRDefault="00F84DA9" w:rsidP="00513555"/>
        </w:tc>
        <w:tc>
          <w:tcPr>
            <w:tcW w:w="360" w:type="dxa"/>
          </w:tcPr>
          <w:p w14:paraId="4B4E64BB" w14:textId="77777777" w:rsidR="00F84DA9" w:rsidRDefault="00F84DA9" w:rsidP="00513555"/>
        </w:tc>
        <w:tc>
          <w:tcPr>
            <w:tcW w:w="360" w:type="dxa"/>
          </w:tcPr>
          <w:p w14:paraId="197B4529" w14:textId="77777777" w:rsidR="00F84DA9" w:rsidRDefault="00F84DA9" w:rsidP="00513555"/>
        </w:tc>
        <w:tc>
          <w:tcPr>
            <w:tcW w:w="360" w:type="dxa"/>
          </w:tcPr>
          <w:p w14:paraId="2918E69A" w14:textId="77777777" w:rsidR="00F84DA9" w:rsidRDefault="00F84DA9" w:rsidP="00513555"/>
        </w:tc>
        <w:tc>
          <w:tcPr>
            <w:tcW w:w="360" w:type="dxa"/>
          </w:tcPr>
          <w:p w14:paraId="3B5357F8" w14:textId="77777777" w:rsidR="00F84DA9" w:rsidRDefault="00F84DA9" w:rsidP="00513555"/>
        </w:tc>
        <w:tc>
          <w:tcPr>
            <w:tcW w:w="360" w:type="dxa"/>
          </w:tcPr>
          <w:p w14:paraId="07629D83" w14:textId="77777777" w:rsidR="00F84DA9" w:rsidRDefault="00F84DA9" w:rsidP="00513555"/>
        </w:tc>
        <w:tc>
          <w:tcPr>
            <w:tcW w:w="360" w:type="dxa"/>
          </w:tcPr>
          <w:p w14:paraId="6D416AF3" w14:textId="77777777" w:rsidR="00F84DA9" w:rsidRDefault="00F84DA9" w:rsidP="00513555"/>
        </w:tc>
        <w:tc>
          <w:tcPr>
            <w:tcW w:w="360" w:type="dxa"/>
          </w:tcPr>
          <w:p w14:paraId="01B0ED9C" w14:textId="77777777" w:rsidR="00F84DA9" w:rsidRDefault="00F84DA9" w:rsidP="00513555"/>
        </w:tc>
      </w:tr>
      <w:tr w:rsidR="00F84DA9" w14:paraId="32AB7BE5" w14:textId="77777777" w:rsidTr="00513555">
        <w:tc>
          <w:tcPr>
            <w:tcW w:w="360" w:type="dxa"/>
          </w:tcPr>
          <w:p w14:paraId="153A3CD0" w14:textId="77777777" w:rsidR="00F84DA9" w:rsidRDefault="00F84DA9" w:rsidP="00513555"/>
        </w:tc>
        <w:tc>
          <w:tcPr>
            <w:tcW w:w="360" w:type="dxa"/>
          </w:tcPr>
          <w:p w14:paraId="763BBBF8" w14:textId="77777777" w:rsidR="00F84DA9" w:rsidRDefault="00F84DA9" w:rsidP="00513555"/>
        </w:tc>
        <w:tc>
          <w:tcPr>
            <w:tcW w:w="360" w:type="dxa"/>
          </w:tcPr>
          <w:p w14:paraId="6CA71313" w14:textId="77777777" w:rsidR="00F84DA9" w:rsidRDefault="00F84DA9" w:rsidP="00513555"/>
        </w:tc>
        <w:tc>
          <w:tcPr>
            <w:tcW w:w="360" w:type="dxa"/>
          </w:tcPr>
          <w:p w14:paraId="6093B503" w14:textId="77777777" w:rsidR="00F84DA9" w:rsidRDefault="00F84DA9" w:rsidP="00513555"/>
        </w:tc>
        <w:tc>
          <w:tcPr>
            <w:tcW w:w="360" w:type="dxa"/>
          </w:tcPr>
          <w:p w14:paraId="1D9430B3" w14:textId="77777777" w:rsidR="00F84DA9" w:rsidRDefault="00F84DA9" w:rsidP="00513555"/>
        </w:tc>
        <w:tc>
          <w:tcPr>
            <w:tcW w:w="360" w:type="dxa"/>
          </w:tcPr>
          <w:p w14:paraId="591CF920" w14:textId="77777777" w:rsidR="00F84DA9" w:rsidRDefault="00F84DA9" w:rsidP="00513555"/>
        </w:tc>
        <w:tc>
          <w:tcPr>
            <w:tcW w:w="360" w:type="dxa"/>
          </w:tcPr>
          <w:p w14:paraId="478E2002" w14:textId="77777777" w:rsidR="00F84DA9" w:rsidRDefault="00F84DA9" w:rsidP="00513555"/>
        </w:tc>
        <w:tc>
          <w:tcPr>
            <w:tcW w:w="360" w:type="dxa"/>
          </w:tcPr>
          <w:p w14:paraId="326ECF55" w14:textId="77777777" w:rsidR="00F84DA9" w:rsidRDefault="00F84DA9" w:rsidP="00513555"/>
        </w:tc>
        <w:tc>
          <w:tcPr>
            <w:tcW w:w="360" w:type="dxa"/>
          </w:tcPr>
          <w:p w14:paraId="6014CB37" w14:textId="77777777" w:rsidR="00F84DA9" w:rsidRDefault="00F84DA9" w:rsidP="00513555"/>
        </w:tc>
        <w:tc>
          <w:tcPr>
            <w:tcW w:w="360" w:type="dxa"/>
          </w:tcPr>
          <w:p w14:paraId="18C4E6EF" w14:textId="77777777" w:rsidR="00F84DA9" w:rsidRDefault="00F84DA9" w:rsidP="00513555"/>
        </w:tc>
        <w:tc>
          <w:tcPr>
            <w:tcW w:w="360" w:type="dxa"/>
          </w:tcPr>
          <w:p w14:paraId="54DC0C28" w14:textId="77777777" w:rsidR="00F84DA9" w:rsidRDefault="00F84DA9" w:rsidP="00513555"/>
        </w:tc>
        <w:tc>
          <w:tcPr>
            <w:tcW w:w="360" w:type="dxa"/>
          </w:tcPr>
          <w:p w14:paraId="18CB3040" w14:textId="77777777" w:rsidR="00F84DA9" w:rsidRDefault="00F84DA9" w:rsidP="00513555"/>
        </w:tc>
        <w:tc>
          <w:tcPr>
            <w:tcW w:w="360" w:type="dxa"/>
          </w:tcPr>
          <w:p w14:paraId="4606D94C" w14:textId="77777777" w:rsidR="00F84DA9" w:rsidRDefault="00F84DA9" w:rsidP="00513555"/>
        </w:tc>
        <w:tc>
          <w:tcPr>
            <w:tcW w:w="360" w:type="dxa"/>
          </w:tcPr>
          <w:p w14:paraId="0FCB0E7B" w14:textId="77777777" w:rsidR="00F84DA9" w:rsidRDefault="00F84DA9" w:rsidP="00513555"/>
        </w:tc>
        <w:tc>
          <w:tcPr>
            <w:tcW w:w="360" w:type="dxa"/>
          </w:tcPr>
          <w:p w14:paraId="7BF73E4D" w14:textId="77777777" w:rsidR="00F84DA9" w:rsidRDefault="00F84DA9" w:rsidP="00513555"/>
        </w:tc>
        <w:tc>
          <w:tcPr>
            <w:tcW w:w="360" w:type="dxa"/>
          </w:tcPr>
          <w:p w14:paraId="571E03F6" w14:textId="77777777" w:rsidR="00F84DA9" w:rsidRDefault="00F84DA9" w:rsidP="00513555"/>
        </w:tc>
        <w:tc>
          <w:tcPr>
            <w:tcW w:w="360" w:type="dxa"/>
          </w:tcPr>
          <w:p w14:paraId="358AD51A" w14:textId="77777777" w:rsidR="00F84DA9" w:rsidRDefault="00F84DA9" w:rsidP="00513555"/>
        </w:tc>
        <w:tc>
          <w:tcPr>
            <w:tcW w:w="360" w:type="dxa"/>
          </w:tcPr>
          <w:p w14:paraId="2A1E0D08" w14:textId="77777777" w:rsidR="00F84DA9" w:rsidRDefault="00F84DA9" w:rsidP="00513555"/>
        </w:tc>
        <w:tc>
          <w:tcPr>
            <w:tcW w:w="360" w:type="dxa"/>
          </w:tcPr>
          <w:p w14:paraId="5DE6A36D" w14:textId="77777777" w:rsidR="00F84DA9" w:rsidRDefault="00F84DA9" w:rsidP="00513555"/>
        </w:tc>
        <w:tc>
          <w:tcPr>
            <w:tcW w:w="360" w:type="dxa"/>
          </w:tcPr>
          <w:p w14:paraId="74187D49" w14:textId="77777777" w:rsidR="00F84DA9" w:rsidRDefault="00F84DA9" w:rsidP="00513555"/>
        </w:tc>
        <w:tc>
          <w:tcPr>
            <w:tcW w:w="360" w:type="dxa"/>
          </w:tcPr>
          <w:p w14:paraId="6A8B60EA" w14:textId="77777777" w:rsidR="00F84DA9" w:rsidRDefault="00F84DA9" w:rsidP="00513555"/>
        </w:tc>
        <w:tc>
          <w:tcPr>
            <w:tcW w:w="360" w:type="dxa"/>
          </w:tcPr>
          <w:p w14:paraId="0011D38B" w14:textId="77777777" w:rsidR="00F84DA9" w:rsidRDefault="00F84DA9" w:rsidP="00513555"/>
        </w:tc>
        <w:tc>
          <w:tcPr>
            <w:tcW w:w="360" w:type="dxa"/>
          </w:tcPr>
          <w:p w14:paraId="46ED2981" w14:textId="77777777" w:rsidR="00F84DA9" w:rsidRDefault="00F84DA9" w:rsidP="00513555"/>
        </w:tc>
        <w:tc>
          <w:tcPr>
            <w:tcW w:w="360" w:type="dxa"/>
          </w:tcPr>
          <w:p w14:paraId="135E0193" w14:textId="77777777" w:rsidR="00F84DA9" w:rsidRDefault="00F84DA9" w:rsidP="00513555"/>
        </w:tc>
        <w:tc>
          <w:tcPr>
            <w:tcW w:w="360" w:type="dxa"/>
          </w:tcPr>
          <w:p w14:paraId="186F1F00" w14:textId="77777777" w:rsidR="00F84DA9" w:rsidRDefault="00F84DA9" w:rsidP="00513555"/>
        </w:tc>
        <w:tc>
          <w:tcPr>
            <w:tcW w:w="360" w:type="dxa"/>
          </w:tcPr>
          <w:p w14:paraId="7A04F81F" w14:textId="77777777" w:rsidR="00F84DA9" w:rsidRDefault="00F84DA9" w:rsidP="00513555"/>
        </w:tc>
        <w:tc>
          <w:tcPr>
            <w:tcW w:w="360" w:type="dxa"/>
          </w:tcPr>
          <w:p w14:paraId="2BAFB526" w14:textId="77777777" w:rsidR="00F84DA9" w:rsidRDefault="00F84DA9" w:rsidP="00513555"/>
        </w:tc>
        <w:tc>
          <w:tcPr>
            <w:tcW w:w="360" w:type="dxa"/>
          </w:tcPr>
          <w:p w14:paraId="0EC53E43" w14:textId="77777777" w:rsidR="00F84DA9" w:rsidRDefault="00F84DA9" w:rsidP="00513555"/>
        </w:tc>
        <w:tc>
          <w:tcPr>
            <w:tcW w:w="360" w:type="dxa"/>
          </w:tcPr>
          <w:p w14:paraId="3FF24072" w14:textId="77777777" w:rsidR="00F84DA9" w:rsidRDefault="00F84DA9" w:rsidP="00513555"/>
        </w:tc>
        <w:tc>
          <w:tcPr>
            <w:tcW w:w="360" w:type="dxa"/>
          </w:tcPr>
          <w:p w14:paraId="4B9F206B" w14:textId="77777777" w:rsidR="00F84DA9" w:rsidRDefault="00F84DA9" w:rsidP="00513555"/>
        </w:tc>
      </w:tr>
      <w:tr w:rsidR="00F84DA9" w14:paraId="0AE15A94" w14:textId="77777777" w:rsidTr="00513555">
        <w:tc>
          <w:tcPr>
            <w:tcW w:w="360" w:type="dxa"/>
          </w:tcPr>
          <w:p w14:paraId="77BCBD8E" w14:textId="77777777" w:rsidR="00F84DA9" w:rsidRDefault="00F84DA9" w:rsidP="00513555"/>
        </w:tc>
        <w:tc>
          <w:tcPr>
            <w:tcW w:w="360" w:type="dxa"/>
          </w:tcPr>
          <w:p w14:paraId="1EC0E7B9" w14:textId="77777777" w:rsidR="00F84DA9" w:rsidRDefault="00F84DA9" w:rsidP="00513555"/>
        </w:tc>
        <w:tc>
          <w:tcPr>
            <w:tcW w:w="360" w:type="dxa"/>
          </w:tcPr>
          <w:p w14:paraId="698676B3" w14:textId="77777777" w:rsidR="00F84DA9" w:rsidRDefault="00F84DA9" w:rsidP="00513555"/>
        </w:tc>
        <w:tc>
          <w:tcPr>
            <w:tcW w:w="360" w:type="dxa"/>
          </w:tcPr>
          <w:p w14:paraId="6684B0B4" w14:textId="77777777" w:rsidR="00F84DA9" w:rsidRDefault="00F84DA9" w:rsidP="00513555"/>
        </w:tc>
        <w:tc>
          <w:tcPr>
            <w:tcW w:w="360" w:type="dxa"/>
          </w:tcPr>
          <w:p w14:paraId="0B7BD704" w14:textId="77777777" w:rsidR="00F84DA9" w:rsidRDefault="00F84DA9" w:rsidP="00513555"/>
        </w:tc>
        <w:tc>
          <w:tcPr>
            <w:tcW w:w="360" w:type="dxa"/>
          </w:tcPr>
          <w:p w14:paraId="28F45DF7" w14:textId="77777777" w:rsidR="00F84DA9" w:rsidRDefault="00F84DA9" w:rsidP="00513555"/>
        </w:tc>
        <w:tc>
          <w:tcPr>
            <w:tcW w:w="360" w:type="dxa"/>
          </w:tcPr>
          <w:p w14:paraId="41C59855" w14:textId="77777777" w:rsidR="00F84DA9" w:rsidRDefault="00F84DA9" w:rsidP="00513555"/>
        </w:tc>
        <w:tc>
          <w:tcPr>
            <w:tcW w:w="360" w:type="dxa"/>
          </w:tcPr>
          <w:p w14:paraId="5471D948" w14:textId="77777777" w:rsidR="00F84DA9" w:rsidRDefault="00F84DA9" w:rsidP="00513555"/>
        </w:tc>
        <w:tc>
          <w:tcPr>
            <w:tcW w:w="360" w:type="dxa"/>
          </w:tcPr>
          <w:p w14:paraId="2EA98848" w14:textId="77777777" w:rsidR="00F84DA9" w:rsidRDefault="00F84DA9" w:rsidP="00513555"/>
        </w:tc>
        <w:tc>
          <w:tcPr>
            <w:tcW w:w="360" w:type="dxa"/>
          </w:tcPr>
          <w:p w14:paraId="38DE05ED" w14:textId="77777777" w:rsidR="00F84DA9" w:rsidRDefault="00F84DA9" w:rsidP="00513555"/>
        </w:tc>
        <w:tc>
          <w:tcPr>
            <w:tcW w:w="360" w:type="dxa"/>
          </w:tcPr>
          <w:p w14:paraId="389631C9" w14:textId="77777777" w:rsidR="00F84DA9" w:rsidRDefault="00F84DA9" w:rsidP="00513555"/>
        </w:tc>
        <w:tc>
          <w:tcPr>
            <w:tcW w:w="360" w:type="dxa"/>
          </w:tcPr>
          <w:p w14:paraId="7500B9F1" w14:textId="77777777" w:rsidR="00F84DA9" w:rsidRDefault="00F84DA9" w:rsidP="00513555"/>
        </w:tc>
        <w:tc>
          <w:tcPr>
            <w:tcW w:w="360" w:type="dxa"/>
          </w:tcPr>
          <w:p w14:paraId="37EA4F28" w14:textId="77777777" w:rsidR="00F84DA9" w:rsidRDefault="00F84DA9" w:rsidP="00513555"/>
        </w:tc>
        <w:tc>
          <w:tcPr>
            <w:tcW w:w="360" w:type="dxa"/>
          </w:tcPr>
          <w:p w14:paraId="32EB8E12" w14:textId="77777777" w:rsidR="00F84DA9" w:rsidRDefault="00F84DA9" w:rsidP="00513555"/>
        </w:tc>
        <w:tc>
          <w:tcPr>
            <w:tcW w:w="360" w:type="dxa"/>
          </w:tcPr>
          <w:p w14:paraId="11B60888" w14:textId="77777777" w:rsidR="00F84DA9" w:rsidRDefault="00F84DA9" w:rsidP="00513555"/>
        </w:tc>
        <w:tc>
          <w:tcPr>
            <w:tcW w:w="360" w:type="dxa"/>
          </w:tcPr>
          <w:p w14:paraId="0F720188" w14:textId="77777777" w:rsidR="00F84DA9" w:rsidRDefault="00F84DA9" w:rsidP="00513555"/>
        </w:tc>
        <w:tc>
          <w:tcPr>
            <w:tcW w:w="360" w:type="dxa"/>
          </w:tcPr>
          <w:p w14:paraId="23B173C2" w14:textId="77777777" w:rsidR="00F84DA9" w:rsidRDefault="00F84DA9" w:rsidP="00513555"/>
        </w:tc>
        <w:tc>
          <w:tcPr>
            <w:tcW w:w="360" w:type="dxa"/>
          </w:tcPr>
          <w:p w14:paraId="69B2998A" w14:textId="77777777" w:rsidR="00F84DA9" w:rsidRDefault="00F84DA9" w:rsidP="00513555"/>
        </w:tc>
        <w:tc>
          <w:tcPr>
            <w:tcW w:w="360" w:type="dxa"/>
          </w:tcPr>
          <w:p w14:paraId="03B92897" w14:textId="77777777" w:rsidR="00F84DA9" w:rsidRDefault="00F84DA9" w:rsidP="00513555"/>
        </w:tc>
        <w:tc>
          <w:tcPr>
            <w:tcW w:w="360" w:type="dxa"/>
          </w:tcPr>
          <w:p w14:paraId="7156DA15" w14:textId="77777777" w:rsidR="00F84DA9" w:rsidRDefault="00F84DA9" w:rsidP="00513555"/>
        </w:tc>
        <w:tc>
          <w:tcPr>
            <w:tcW w:w="360" w:type="dxa"/>
          </w:tcPr>
          <w:p w14:paraId="2BF93E6F" w14:textId="77777777" w:rsidR="00F84DA9" w:rsidRDefault="00F84DA9" w:rsidP="00513555"/>
        </w:tc>
        <w:tc>
          <w:tcPr>
            <w:tcW w:w="360" w:type="dxa"/>
          </w:tcPr>
          <w:p w14:paraId="13DCE3E5" w14:textId="77777777" w:rsidR="00F84DA9" w:rsidRDefault="00F84DA9" w:rsidP="00513555"/>
        </w:tc>
        <w:tc>
          <w:tcPr>
            <w:tcW w:w="360" w:type="dxa"/>
          </w:tcPr>
          <w:p w14:paraId="1C1F8B2E" w14:textId="77777777" w:rsidR="00F84DA9" w:rsidRDefault="00F84DA9" w:rsidP="00513555"/>
        </w:tc>
        <w:tc>
          <w:tcPr>
            <w:tcW w:w="360" w:type="dxa"/>
          </w:tcPr>
          <w:p w14:paraId="012B2607" w14:textId="77777777" w:rsidR="00F84DA9" w:rsidRDefault="00F84DA9" w:rsidP="00513555"/>
        </w:tc>
        <w:tc>
          <w:tcPr>
            <w:tcW w:w="360" w:type="dxa"/>
          </w:tcPr>
          <w:p w14:paraId="6F5E8480" w14:textId="77777777" w:rsidR="00F84DA9" w:rsidRDefault="00F84DA9" w:rsidP="00513555"/>
        </w:tc>
        <w:tc>
          <w:tcPr>
            <w:tcW w:w="360" w:type="dxa"/>
          </w:tcPr>
          <w:p w14:paraId="180E17EB" w14:textId="77777777" w:rsidR="00F84DA9" w:rsidRDefault="00F84DA9" w:rsidP="00513555"/>
        </w:tc>
        <w:tc>
          <w:tcPr>
            <w:tcW w:w="360" w:type="dxa"/>
          </w:tcPr>
          <w:p w14:paraId="6FB84326" w14:textId="77777777" w:rsidR="00F84DA9" w:rsidRDefault="00F84DA9" w:rsidP="00513555"/>
        </w:tc>
        <w:tc>
          <w:tcPr>
            <w:tcW w:w="360" w:type="dxa"/>
          </w:tcPr>
          <w:p w14:paraId="0AF4EC2A" w14:textId="77777777" w:rsidR="00F84DA9" w:rsidRDefault="00F84DA9" w:rsidP="00513555"/>
        </w:tc>
        <w:tc>
          <w:tcPr>
            <w:tcW w:w="360" w:type="dxa"/>
          </w:tcPr>
          <w:p w14:paraId="7114B530" w14:textId="77777777" w:rsidR="00F84DA9" w:rsidRDefault="00F84DA9" w:rsidP="00513555"/>
        </w:tc>
        <w:tc>
          <w:tcPr>
            <w:tcW w:w="360" w:type="dxa"/>
          </w:tcPr>
          <w:p w14:paraId="4277D98A" w14:textId="77777777" w:rsidR="00F84DA9" w:rsidRDefault="00F84DA9" w:rsidP="00513555"/>
        </w:tc>
      </w:tr>
      <w:tr w:rsidR="00F84DA9" w14:paraId="01A6DEE3" w14:textId="77777777" w:rsidTr="00513555">
        <w:tc>
          <w:tcPr>
            <w:tcW w:w="360" w:type="dxa"/>
          </w:tcPr>
          <w:p w14:paraId="025C9245" w14:textId="77777777" w:rsidR="00F84DA9" w:rsidRDefault="00F84DA9" w:rsidP="00513555"/>
        </w:tc>
        <w:tc>
          <w:tcPr>
            <w:tcW w:w="360" w:type="dxa"/>
          </w:tcPr>
          <w:p w14:paraId="346424E1" w14:textId="77777777" w:rsidR="00F84DA9" w:rsidRDefault="00F84DA9" w:rsidP="00513555"/>
        </w:tc>
        <w:tc>
          <w:tcPr>
            <w:tcW w:w="360" w:type="dxa"/>
          </w:tcPr>
          <w:p w14:paraId="00E78DFB" w14:textId="77777777" w:rsidR="00F84DA9" w:rsidRDefault="00F84DA9" w:rsidP="00513555"/>
        </w:tc>
        <w:tc>
          <w:tcPr>
            <w:tcW w:w="360" w:type="dxa"/>
          </w:tcPr>
          <w:p w14:paraId="4E3E902D" w14:textId="77777777" w:rsidR="00F84DA9" w:rsidRDefault="00F84DA9" w:rsidP="00513555"/>
        </w:tc>
        <w:tc>
          <w:tcPr>
            <w:tcW w:w="360" w:type="dxa"/>
          </w:tcPr>
          <w:p w14:paraId="512DFED1" w14:textId="77777777" w:rsidR="00F84DA9" w:rsidRDefault="00F84DA9" w:rsidP="00513555"/>
        </w:tc>
        <w:tc>
          <w:tcPr>
            <w:tcW w:w="360" w:type="dxa"/>
          </w:tcPr>
          <w:p w14:paraId="6C956F84" w14:textId="77777777" w:rsidR="00F84DA9" w:rsidRDefault="00F84DA9" w:rsidP="00513555"/>
        </w:tc>
        <w:tc>
          <w:tcPr>
            <w:tcW w:w="360" w:type="dxa"/>
          </w:tcPr>
          <w:p w14:paraId="3BE401C1" w14:textId="77777777" w:rsidR="00F84DA9" w:rsidRDefault="00F84DA9" w:rsidP="00513555"/>
        </w:tc>
        <w:tc>
          <w:tcPr>
            <w:tcW w:w="360" w:type="dxa"/>
          </w:tcPr>
          <w:p w14:paraId="35242B0C" w14:textId="77777777" w:rsidR="00F84DA9" w:rsidRDefault="00F84DA9" w:rsidP="00513555"/>
        </w:tc>
        <w:tc>
          <w:tcPr>
            <w:tcW w:w="360" w:type="dxa"/>
          </w:tcPr>
          <w:p w14:paraId="47942E58" w14:textId="77777777" w:rsidR="00F84DA9" w:rsidRDefault="00F84DA9" w:rsidP="00513555"/>
        </w:tc>
        <w:tc>
          <w:tcPr>
            <w:tcW w:w="360" w:type="dxa"/>
          </w:tcPr>
          <w:p w14:paraId="1AC2CEA5" w14:textId="77777777" w:rsidR="00F84DA9" w:rsidRDefault="00F84DA9" w:rsidP="00513555"/>
        </w:tc>
        <w:tc>
          <w:tcPr>
            <w:tcW w:w="360" w:type="dxa"/>
          </w:tcPr>
          <w:p w14:paraId="3E7E6044" w14:textId="77777777" w:rsidR="00F84DA9" w:rsidRDefault="00F84DA9" w:rsidP="00513555"/>
        </w:tc>
        <w:tc>
          <w:tcPr>
            <w:tcW w:w="360" w:type="dxa"/>
          </w:tcPr>
          <w:p w14:paraId="113FDFC1" w14:textId="77777777" w:rsidR="00F84DA9" w:rsidRDefault="00F84DA9" w:rsidP="00513555"/>
        </w:tc>
        <w:tc>
          <w:tcPr>
            <w:tcW w:w="360" w:type="dxa"/>
          </w:tcPr>
          <w:p w14:paraId="5A77BACA" w14:textId="77777777" w:rsidR="00F84DA9" w:rsidRDefault="00F84DA9" w:rsidP="00513555"/>
        </w:tc>
        <w:tc>
          <w:tcPr>
            <w:tcW w:w="360" w:type="dxa"/>
          </w:tcPr>
          <w:p w14:paraId="3E45C2C1" w14:textId="77777777" w:rsidR="00F84DA9" w:rsidRDefault="00F84DA9" w:rsidP="00513555"/>
        </w:tc>
        <w:tc>
          <w:tcPr>
            <w:tcW w:w="360" w:type="dxa"/>
          </w:tcPr>
          <w:p w14:paraId="154D4B1F" w14:textId="77777777" w:rsidR="00F84DA9" w:rsidRDefault="00F84DA9" w:rsidP="00513555"/>
        </w:tc>
        <w:tc>
          <w:tcPr>
            <w:tcW w:w="360" w:type="dxa"/>
          </w:tcPr>
          <w:p w14:paraId="5147920B" w14:textId="77777777" w:rsidR="00F84DA9" w:rsidRDefault="00F84DA9" w:rsidP="00513555"/>
        </w:tc>
        <w:tc>
          <w:tcPr>
            <w:tcW w:w="360" w:type="dxa"/>
          </w:tcPr>
          <w:p w14:paraId="41BA8929" w14:textId="77777777" w:rsidR="00F84DA9" w:rsidRDefault="00F84DA9" w:rsidP="00513555"/>
        </w:tc>
        <w:tc>
          <w:tcPr>
            <w:tcW w:w="360" w:type="dxa"/>
          </w:tcPr>
          <w:p w14:paraId="2C2CC994" w14:textId="77777777" w:rsidR="00F84DA9" w:rsidRDefault="00F84DA9" w:rsidP="00513555"/>
        </w:tc>
        <w:tc>
          <w:tcPr>
            <w:tcW w:w="360" w:type="dxa"/>
          </w:tcPr>
          <w:p w14:paraId="4D3E0AE1" w14:textId="77777777" w:rsidR="00F84DA9" w:rsidRDefault="00F84DA9" w:rsidP="00513555"/>
        </w:tc>
        <w:tc>
          <w:tcPr>
            <w:tcW w:w="360" w:type="dxa"/>
          </w:tcPr>
          <w:p w14:paraId="60344AF4" w14:textId="77777777" w:rsidR="00F84DA9" w:rsidRDefault="00F84DA9" w:rsidP="00513555"/>
        </w:tc>
        <w:tc>
          <w:tcPr>
            <w:tcW w:w="360" w:type="dxa"/>
          </w:tcPr>
          <w:p w14:paraId="512C5E16" w14:textId="77777777" w:rsidR="00F84DA9" w:rsidRDefault="00F84DA9" w:rsidP="00513555"/>
        </w:tc>
        <w:tc>
          <w:tcPr>
            <w:tcW w:w="360" w:type="dxa"/>
          </w:tcPr>
          <w:p w14:paraId="2E225DF7" w14:textId="77777777" w:rsidR="00F84DA9" w:rsidRDefault="00F84DA9" w:rsidP="00513555"/>
        </w:tc>
        <w:tc>
          <w:tcPr>
            <w:tcW w:w="360" w:type="dxa"/>
          </w:tcPr>
          <w:p w14:paraId="777B9CC0" w14:textId="77777777" w:rsidR="00F84DA9" w:rsidRDefault="00F84DA9" w:rsidP="00513555"/>
        </w:tc>
        <w:tc>
          <w:tcPr>
            <w:tcW w:w="360" w:type="dxa"/>
          </w:tcPr>
          <w:p w14:paraId="5C3971A7" w14:textId="77777777" w:rsidR="00F84DA9" w:rsidRDefault="00F84DA9" w:rsidP="00513555"/>
        </w:tc>
        <w:tc>
          <w:tcPr>
            <w:tcW w:w="360" w:type="dxa"/>
          </w:tcPr>
          <w:p w14:paraId="22C9EFE8" w14:textId="77777777" w:rsidR="00F84DA9" w:rsidRDefault="00F84DA9" w:rsidP="00513555"/>
        </w:tc>
        <w:tc>
          <w:tcPr>
            <w:tcW w:w="360" w:type="dxa"/>
          </w:tcPr>
          <w:p w14:paraId="380561C3" w14:textId="77777777" w:rsidR="00F84DA9" w:rsidRDefault="00F84DA9" w:rsidP="00513555"/>
        </w:tc>
        <w:tc>
          <w:tcPr>
            <w:tcW w:w="360" w:type="dxa"/>
          </w:tcPr>
          <w:p w14:paraId="41843E72" w14:textId="77777777" w:rsidR="00F84DA9" w:rsidRDefault="00F84DA9" w:rsidP="00513555"/>
        </w:tc>
        <w:tc>
          <w:tcPr>
            <w:tcW w:w="360" w:type="dxa"/>
          </w:tcPr>
          <w:p w14:paraId="095C75A2" w14:textId="77777777" w:rsidR="00F84DA9" w:rsidRDefault="00F84DA9" w:rsidP="00513555"/>
        </w:tc>
        <w:tc>
          <w:tcPr>
            <w:tcW w:w="360" w:type="dxa"/>
          </w:tcPr>
          <w:p w14:paraId="3B196FA4" w14:textId="77777777" w:rsidR="00F84DA9" w:rsidRDefault="00F84DA9" w:rsidP="00513555"/>
        </w:tc>
        <w:tc>
          <w:tcPr>
            <w:tcW w:w="360" w:type="dxa"/>
          </w:tcPr>
          <w:p w14:paraId="59DCAB5C" w14:textId="77777777" w:rsidR="00F84DA9" w:rsidRDefault="00F84DA9" w:rsidP="00513555"/>
        </w:tc>
      </w:tr>
      <w:tr w:rsidR="00F84DA9" w14:paraId="2BAF169C" w14:textId="77777777" w:rsidTr="00513555">
        <w:tc>
          <w:tcPr>
            <w:tcW w:w="360" w:type="dxa"/>
          </w:tcPr>
          <w:p w14:paraId="79C1649B" w14:textId="77777777" w:rsidR="00F84DA9" w:rsidRDefault="00F84DA9" w:rsidP="00513555"/>
        </w:tc>
        <w:tc>
          <w:tcPr>
            <w:tcW w:w="360" w:type="dxa"/>
          </w:tcPr>
          <w:p w14:paraId="0B3D8CB8" w14:textId="77777777" w:rsidR="00F84DA9" w:rsidRDefault="00F84DA9" w:rsidP="00513555"/>
        </w:tc>
        <w:tc>
          <w:tcPr>
            <w:tcW w:w="360" w:type="dxa"/>
          </w:tcPr>
          <w:p w14:paraId="534C17D4" w14:textId="77777777" w:rsidR="00F84DA9" w:rsidRDefault="00F84DA9" w:rsidP="00513555"/>
        </w:tc>
        <w:tc>
          <w:tcPr>
            <w:tcW w:w="360" w:type="dxa"/>
          </w:tcPr>
          <w:p w14:paraId="293B0791" w14:textId="77777777" w:rsidR="00F84DA9" w:rsidRDefault="00F84DA9" w:rsidP="00513555"/>
        </w:tc>
        <w:tc>
          <w:tcPr>
            <w:tcW w:w="360" w:type="dxa"/>
          </w:tcPr>
          <w:p w14:paraId="589E2090" w14:textId="77777777" w:rsidR="00F84DA9" w:rsidRDefault="00F84DA9" w:rsidP="00513555"/>
        </w:tc>
        <w:tc>
          <w:tcPr>
            <w:tcW w:w="360" w:type="dxa"/>
          </w:tcPr>
          <w:p w14:paraId="45541AD0" w14:textId="77777777" w:rsidR="00F84DA9" w:rsidRDefault="00F84DA9" w:rsidP="00513555"/>
        </w:tc>
        <w:tc>
          <w:tcPr>
            <w:tcW w:w="360" w:type="dxa"/>
          </w:tcPr>
          <w:p w14:paraId="469589FC" w14:textId="77777777" w:rsidR="00F84DA9" w:rsidRDefault="00F84DA9" w:rsidP="00513555"/>
        </w:tc>
        <w:tc>
          <w:tcPr>
            <w:tcW w:w="360" w:type="dxa"/>
          </w:tcPr>
          <w:p w14:paraId="71DB5C04" w14:textId="77777777" w:rsidR="00F84DA9" w:rsidRDefault="00F84DA9" w:rsidP="00513555"/>
        </w:tc>
        <w:tc>
          <w:tcPr>
            <w:tcW w:w="360" w:type="dxa"/>
          </w:tcPr>
          <w:p w14:paraId="0765ECA2" w14:textId="77777777" w:rsidR="00F84DA9" w:rsidRDefault="00F84DA9" w:rsidP="00513555"/>
        </w:tc>
        <w:tc>
          <w:tcPr>
            <w:tcW w:w="360" w:type="dxa"/>
          </w:tcPr>
          <w:p w14:paraId="6C33BAF8" w14:textId="77777777" w:rsidR="00F84DA9" w:rsidRDefault="00F84DA9" w:rsidP="00513555"/>
        </w:tc>
        <w:tc>
          <w:tcPr>
            <w:tcW w:w="360" w:type="dxa"/>
          </w:tcPr>
          <w:p w14:paraId="1798BE2C" w14:textId="77777777" w:rsidR="00F84DA9" w:rsidRDefault="00F84DA9" w:rsidP="00513555"/>
        </w:tc>
        <w:tc>
          <w:tcPr>
            <w:tcW w:w="360" w:type="dxa"/>
          </w:tcPr>
          <w:p w14:paraId="59C45E0C" w14:textId="77777777" w:rsidR="00F84DA9" w:rsidRDefault="00F84DA9" w:rsidP="00513555"/>
        </w:tc>
        <w:tc>
          <w:tcPr>
            <w:tcW w:w="360" w:type="dxa"/>
          </w:tcPr>
          <w:p w14:paraId="5D58D7D0" w14:textId="77777777" w:rsidR="00F84DA9" w:rsidRDefault="00F84DA9" w:rsidP="00513555"/>
        </w:tc>
        <w:tc>
          <w:tcPr>
            <w:tcW w:w="360" w:type="dxa"/>
          </w:tcPr>
          <w:p w14:paraId="345C1E28" w14:textId="77777777" w:rsidR="00F84DA9" w:rsidRDefault="00F84DA9" w:rsidP="00513555"/>
        </w:tc>
        <w:tc>
          <w:tcPr>
            <w:tcW w:w="360" w:type="dxa"/>
          </w:tcPr>
          <w:p w14:paraId="4CFDA4F8" w14:textId="77777777" w:rsidR="00F84DA9" w:rsidRDefault="00F84DA9" w:rsidP="00513555"/>
        </w:tc>
        <w:tc>
          <w:tcPr>
            <w:tcW w:w="360" w:type="dxa"/>
          </w:tcPr>
          <w:p w14:paraId="39AEA007" w14:textId="77777777" w:rsidR="00F84DA9" w:rsidRDefault="00F84DA9" w:rsidP="00513555"/>
        </w:tc>
        <w:tc>
          <w:tcPr>
            <w:tcW w:w="360" w:type="dxa"/>
          </w:tcPr>
          <w:p w14:paraId="7B3DEF87" w14:textId="77777777" w:rsidR="00F84DA9" w:rsidRDefault="00F84DA9" w:rsidP="00513555"/>
        </w:tc>
        <w:tc>
          <w:tcPr>
            <w:tcW w:w="360" w:type="dxa"/>
          </w:tcPr>
          <w:p w14:paraId="121AF6B9" w14:textId="77777777" w:rsidR="00F84DA9" w:rsidRDefault="00F84DA9" w:rsidP="00513555"/>
        </w:tc>
        <w:tc>
          <w:tcPr>
            <w:tcW w:w="360" w:type="dxa"/>
          </w:tcPr>
          <w:p w14:paraId="2F77C13E" w14:textId="77777777" w:rsidR="00F84DA9" w:rsidRDefault="00F84DA9" w:rsidP="00513555"/>
        </w:tc>
        <w:tc>
          <w:tcPr>
            <w:tcW w:w="360" w:type="dxa"/>
          </w:tcPr>
          <w:p w14:paraId="203D3D8B" w14:textId="77777777" w:rsidR="00F84DA9" w:rsidRDefault="00F84DA9" w:rsidP="00513555"/>
        </w:tc>
        <w:tc>
          <w:tcPr>
            <w:tcW w:w="360" w:type="dxa"/>
          </w:tcPr>
          <w:p w14:paraId="686EC50D" w14:textId="77777777" w:rsidR="00F84DA9" w:rsidRDefault="00F84DA9" w:rsidP="00513555"/>
        </w:tc>
        <w:tc>
          <w:tcPr>
            <w:tcW w:w="360" w:type="dxa"/>
          </w:tcPr>
          <w:p w14:paraId="7C8A6F77" w14:textId="77777777" w:rsidR="00F84DA9" w:rsidRDefault="00F84DA9" w:rsidP="00513555"/>
        </w:tc>
        <w:tc>
          <w:tcPr>
            <w:tcW w:w="360" w:type="dxa"/>
          </w:tcPr>
          <w:p w14:paraId="65E33013" w14:textId="77777777" w:rsidR="00F84DA9" w:rsidRDefault="00F84DA9" w:rsidP="00513555"/>
        </w:tc>
        <w:tc>
          <w:tcPr>
            <w:tcW w:w="360" w:type="dxa"/>
          </w:tcPr>
          <w:p w14:paraId="57B82EE1" w14:textId="77777777" w:rsidR="00F84DA9" w:rsidRDefault="00F84DA9" w:rsidP="00513555"/>
        </w:tc>
        <w:tc>
          <w:tcPr>
            <w:tcW w:w="360" w:type="dxa"/>
          </w:tcPr>
          <w:p w14:paraId="4FEB4FBE" w14:textId="77777777" w:rsidR="00F84DA9" w:rsidRDefault="00F84DA9" w:rsidP="00513555"/>
        </w:tc>
        <w:tc>
          <w:tcPr>
            <w:tcW w:w="360" w:type="dxa"/>
          </w:tcPr>
          <w:p w14:paraId="115F1C58" w14:textId="77777777" w:rsidR="00F84DA9" w:rsidRDefault="00F84DA9" w:rsidP="00513555"/>
        </w:tc>
        <w:tc>
          <w:tcPr>
            <w:tcW w:w="360" w:type="dxa"/>
          </w:tcPr>
          <w:p w14:paraId="08CF1A2A" w14:textId="77777777" w:rsidR="00F84DA9" w:rsidRDefault="00F84DA9" w:rsidP="00513555"/>
        </w:tc>
        <w:tc>
          <w:tcPr>
            <w:tcW w:w="360" w:type="dxa"/>
          </w:tcPr>
          <w:p w14:paraId="0C2B6799" w14:textId="77777777" w:rsidR="00F84DA9" w:rsidRDefault="00F84DA9" w:rsidP="00513555"/>
        </w:tc>
        <w:tc>
          <w:tcPr>
            <w:tcW w:w="360" w:type="dxa"/>
          </w:tcPr>
          <w:p w14:paraId="7831FDBE" w14:textId="77777777" w:rsidR="00F84DA9" w:rsidRDefault="00F84DA9" w:rsidP="00513555"/>
        </w:tc>
        <w:tc>
          <w:tcPr>
            <w:tcW w:w="360" w:type="dxa"/>
          </w:tcPr>
          <w:p w14:paraId="30E065D3" w14:textId="77777777" w:rsidR="00F84DA9" w:rsidRDefault="00F84DA9" w:rsidP="00513555"/>
        </w:tc>
      </w:tr>
      <w:tr w:rsidR="00F84DA9" w14:paraId="70F84443" w14:textId="77777777" w:rsidTr="00513555">
        <w:tc>
          <w:tcPr>
            <w:tcW w:w="360" w:type="dxa"/>
          </w:tcPr>
          <w:p w14:paraId="77033908" w14:textId="77777777" w:rsidR="00F84DA9" w:rsidRDefault="00F84DA9" w:rsidP="00513555"/>
        </w:tc>
        <w:tc>
          <w:tcPr>
            <w:tcW w:w="360" w:type="dxa"/>
          </w:tcPr>
          <w:p w14:paraId="51AFEA5B" w14:textId="77777777" w:rsidR="00F84DA9" w:rsidRDefault="00F84DA9" w:rsidP="00513555"/>
        </w:tc>
        <w:tc>
          <w:tcPr>
            <w:tcW w:w="360" w:type="dxa"/>
          </w:tcPr>
          <w:p w14:paraId="64BE8809" w14:textId="77777777" w:rsidR="00F84DA9" w:rsidRDefault="00F84DA9" w:rsidP="00513555"/>
        </w:tc>
        <w:tc>
          <w:tcPr>
            <w:tcW w:w="360" w:type="dxa"/>
          </w:tcPr>
          <w:p w14:paraId="7C75BF72" w14:textId="77777777" w:rsidR="00F84DA9" w:rsidRDefault="00F84DA9" w:rsidP="00513555"/>
        </w:tc>
        <w:tc>
          <w:tcPr>
            <w:tcW w:w="360" w:type="dxa"/>
          </w:tcPr>
          <w:p w14:paraId="4C3E741F" w14:textId="77777777" w:rsidR="00F84DA9" w:rsidRDefault="00F84DA9" w:rsidP="00513555"/>
        </w:tc>
        <w:tc>
          <w:tcPr>
            <w:tcW w:w="360" w:type="dxa"/>
          </w:tcPr>
          <w:p w14:paraId="12F99EE8" w14:textId="77777777" w:rsidR="00F84DA9" w:rsidRDefault="00F84DA9" w:rsidP="00513555"/>
        </w:tc>
        <w:tc>
          <w:tcPr>
            <w:tcW w:w="360" w:type="dxa"/>
          </w:tcPr>
          <w:p w14:paraId="0D51F55D" w14:textId="77777777" w:rsidR="00F84DA9" w:rsidRDefault="00F84DA9" w:rsidP="00513555"/>
        </w:tc>
        <w:tc>
          <w:tcPr>
            <w:tcW w:w="360" w:type="dxa"/>
          </w:tcPr>
          <w:p w14:paraId="1C3EA46A" w14:textId="77777777" w:rsidR="00F84DA9" w:rsidRDefault="00F84DA9" w:rsidP="00513555"/>
        </w:tc>
        <w:tc>
          <w:tcPr>
            <w:tcW w:w="360" w:type="dxa"/>
          </w:tcPr>
          <w:p w14:paraId="2A362FC1" w14:textId="77777777" w:rsidR="00F84DA9" w:rsidRDefault="00F84DA9" w:rsidP="00513555"/>
        </w:tc>
        <w:tc>
          <w:tcPr>
            <w:tcW w:w="360" w:type="dxa"/>
          </w:tcPr>
          <w:p w14:paraId="7BD2D042" w14:textId="77777777" w:rsidR="00F84DA9" w:rsidRDefault="00F84DA9" w:rsidP="00513555"/>
        </w:tc>
        <w:tc>
          <w:tcPr>
            <w:tcW w:w="360" w:type="dxa"/>
          </w:tcPr>
          <w:p w14:paraId="618C6950" w14:textId="77777777" w:rsidR="00F84DA9" w:rsidRDefault="00F84DA9" w:rsidP="00513555"/>
        </w:tc>
        <w:tc>
          <w:tcPr>
            <w:tcW w:w="360" w:type="dxa"/>
          </w:tcPr>
          <w:p w14:paraId="62B10D22" w14:textId="77777777" w:rsidR="00F84DA9" w:rsidRDefault="00F84DA9" w:rsidP="00513555"/>
        </w:tc>
        <w:tc>
          <w:tcPr>
            <w:tcW w:w="360" w:type="dxa"/>
          </w:tcPr>
          <w:p w14:paraId="3D51C0D8" w14:textId="77777777" w:rsidR="00F84DA9" w:rsidRDefault="00F84DA9" w:rsidP="00513555"/>
        </w:tc>
        <w:tc>
          <w:tcPr>
            <w:tcW w:w="360" w:type="dxa"/>
          </w:tcPr>
          <w:p w14:paraId="0460031A" w14:textId="77777777" w:rsidR="00F84DA9" w:rsidRDefault="00F84DA9" w:rsidP="00513555"/>
        </w:tc>
        <w:tc>
          <w:tcPr>
            <w:tcW w:w="360" w:type="dxa"/>
          </w:tcPr>
          <w:p w14:paraId="7263ADBF" w14:textId="77777777" w:rsidR="00F84DA9" w:rsidRDefault="00F84DA9" w:rsidP="00513555"/>
        </w:tc>
        <w:tc>
          <w:tcPr>
            <w:tcW w:w="360" w:type="dxa"/>
          </w:tcPr>
          <w:p w14:paraId="750D6627" w14:textId="77777777" w:rsidR="00F84DA9" w:rsidRDefault="00F84DA9" w:rsidP="00513555"/>
        </w:tc>
        <w:tc>
          <w:tcPr>
            <w:tcW w:w="360" w:type="dxa"/>
          </w:tcPr>
          <w:p w14:paraId="1E14EA6B" w14:textId="77777777" w:rsidR="00F84DA9" w:rsidRDefault="00F84DA9" w:rsidP="00513555"/>
        </w:tc>
        <w:tc>
          <w:tcPr>
            <w:tcW w:w="360" w:type="dxa"/>
          </w:tcPr>
          <w:p w14:paraId="2371D547" w14:textId="77777777" w:rsidR="00F84DA9" w:rsidRDefault="00F84DA9" w:rsidP="00513555"/>
        </w:tc>
        <w:tc>
          <w:tcPr>
            <w:tcW w:w="360" w:type="dxa"/>
          </w:tcPr>
          <w:p w14:paraId="610FC66E" w14:textId="77777777" w:rsidR="00F84DA9" w:rsidRDefault="00F84DA9" w:rsidP="00513555"/>
        </w:tc>
        <w:tc>
          <w:tcPr>
            <w:tcW w:w="360" w:type="dxa"/>
          </w:tcPr>
          <w:p w14:paraId="353C484C" w14:textId="77777777" w:rsidR="00F84DA9" w:rsidRDefault="00F84DA9" w:rsidP="00513555"/>
        </w:tc>
        <w:tc>
          <w:tcPr>
            <w:tcW w:w="360" w:type="dxa"/>
          </w:tcPr>
          <w:p w14:paraId="64AE5962" w14:textId="77777777" w:rsidR="00F84DA9" w:rsidRDefault="00F84DA9" w:rsidP="00513555"/>
        </w:tc>
        <w:tc>
          <w:tcPr>
            <w:tcW w:w="360" w:type="dxa"/>
          </w:tcPr>
          <w:p w14:paraId="0FA7F346" w14:textId="77777777" w:rsidR="00F84DA9" w:rsidRDefault="00F84DA9" w:rsidP="00513555"/>
        </w:tc>
        <w:tc>
          <w:tcPr>
            <w:tcW w:w="360" w:type="dxa"/>
          </w:tcPr>
          <w:p w14:paraId="392C82C5" w14:textId="77777777" w:rsidR="00F84DA9" w:rsidRDefault="00F84DA9" w:rsidP="00513555"/>
        </w:tc>
        <w:tc>
          <w:tcPr>
            <w:tcW w:w="360" w:type="dxa"/>
          </w:tcPr>
          <w:p w14:paraId="7BA19E33" w14:textId="77777777" w:rsidR="00F84DA9" w:rsidRDefault="00F84DA9" w:rsidP="00513555"/>
        </w:tc>
        <w:tc>
          <w:tcPr>
            <w:tcW w:w="360" w:type="dxa"/>
          </w:tcPr>
          <w:p w14:paraId="023EF42E" w14:textId="77777777" w:rsidR="00F84DA9" w:rsidRDefault="00F84DA9" w:rsidP="00513555"/>
        </w:tc>
        <w:tc>
          <w:tcPr>
            <w:tcW w:w="360" w:type="dxa"/>
          </w:tcPr>
          <w:p w14:paraId="442A4088" w14:textId="77777777" w:rsidR="00F84DA9" w:rsidRDefault="00F84DA9" w:rsidP="00513555"/>
        </w:tc>
        <w:tc>
          <w:tcPr>
            <w:tcW w:w="360" w:type="dxa"/>
          </w:tcPr>
          <w:p w14:paraId="23FA879D" w14:textId="77777777" w:rsidR="00F84DA9" w:rsidRDefault="00F84DA9" w:rsidP="00513555"/>
        </w:tc>
        <w:tc>
          <w:tcPr>
            <w:tcW w:w="360" w:type="dxa"/>
          </w:tcPr>
          <w:p w14:paraId="5D315339" w14:textId="77777777" w:rsidR="00F84DA9" w:rsidRDefault="00F84DA9" w:rsidP="00513555"/>
        </w:tc>
        <w:tc>
          <w:tcPr>
            <w:tcW w:w="360" w:type="dxa"/>
          </w:tcPr>
          <w:p w14:paraId="48528C98" w14:textId="77777777" w:rsidR="00F84DA9" w:rsidRDefault="00F84DA9" w:rsidP="00513555"/>
        </w:tc>
        <w:tc>
          <w:tcPr>
            <w:tcW w:w="360" w:type="dxa"/>
          </w:tcPr>
          <w:p w14:paraId="21E889B9" w14:textId="77777777" w:rsidR="00F84DA9" w:rsidRDefault="00F84DA9" w:rsidP="00513555"/>
        </w:tc>
      </w:tr>
      <w:tr w:rsidR="00F84DA9" w14:paraId="6C9B179F" w14:textId="77777777" w:rsidTr="00513555">
        <w:tc>
          <w:tcPr>
            <w:tcW w:w="360" w:type="dxa"/>
          </w:tcPr>
          <w:p w14:paraId="7F5FB82B" w14:textId="77777777" w:rsidR="00F84DA9" w:rsidRDefault="00F84DA9" w:rsidP="00513555"/>
        </w:tc>
        <w:tc>
          <w:tcPr>
            <w:tcW w:w="360" w:type="dxa"/>
          </w:tcPr>
          <w:p w14:paraId="1629572A" w14:textId="77777777" w:rsidR="00F84DA9" w:rsidRDefault="00F84DA9" w:rsidP="00513555"/>
        </w:tc>
        <w:tc>
          <w:tcPr>
            <w:tcW w:w="360" w:type="dxa"/>
          </w:tcPr>
          <w:p w14:paraId="4B019E61" w14:textId="77777777" w:rsidR="00F84DA9" w:rsidRDefault="00F84DA9" w:rsidP="00513555"/>
        </w:tc>
        <w:tc>
          <w:tcPr>
            <w:tcW w:w="360" w:type="dxa"/>
          </w:tcPr>
          <w:p w14:paraId="1825CAF4" w14:textId="77777777" w:rsidR="00F84DA9" w:rsidRDefault="00F84DA9" w:rsidP="00513555"/>
        </w:tc>
        <w:tc>
          <w:tcPr>
            <w:tcW w:w="360" w:type="dxa"/>
          </w:tcPr>
          <w:p w14:paraId="7CE7B2B3" w14:textId="77777777" w:rsidR="00F84DA9" w:rsidRDefault="00F84DA9" w:rsidP="00513555"/>
        </w:tc>
        <w:tc>
          <w:tcPr>
            <w:tcW w:w="360" w:type="dxa"/>
          </w:tcPr>
          <w:p w14:paraId="5FBF88D8" w14:textId="77777777" w:rsidR="00F84DA9" w:rsidRDefault="00F84DA9" w:rsidP="00513555"/>
        </w:tc>
        <w:tc>
          <w:tcPr>
            <w:tcW w:w="360" w:type="dxa"/>
          </w:tcPr>
          <w:p w14:paraId="51F19E0F" w14:textId="77777777" w:rsidR="00F84DA9" w:rsidRDefault="00F84DA9" w:rsidP="00513555"/>
        </w:tc>
        <w:tc>
          <w:tcPr>
            <w:tcW w:w="360" w:type="dxa"/>
          </w:tcPr>
          <w:p w14:paraId="3D498C40" w14:textId="77777777" w:rsidR="00F84DA9" w:rsidRDefault="00F84DA9" w:rsidP="00513555"/>
        </w:tc>
        <w:tc>
          <w:tcPr>
            <w:tcW w:w="360" w:type="dxa"/>
          </w:tcPr>
          <w:p w14:paraId="4996552E" w14:textId="77777777" w:rsidR="00F84DA9" w:rsidRDefault="00F84DA9" w:rsidP="00513555"/>
        </w:tc>
        <w:tc>
          <w:tcPr>
            <w:tcW w:w="360" w:type="dxa"/>
          </w:tcPr>
          <w:p w14:paraId="274EAF10" w14:textId="77777777" w:rsidR="00F84DA9" w:rsidRDefault="00F84DA9" w:rsidP="00513555"/>
        </w:tc>
        <w:tc>
          <w:tcPr>
            <w:tcW w:w="360" w:type="dxa"/>
          </w:tcPr>
          <w:p w14:paraId="109EBB21" w14:textId="77777777" w:rsidR="00F84DA9" w:rsidRDefault="00F84DA9" w:rsidP="00513555"/>
        </w:tc>
        <w:tc>
          <w:tcPr>
            <w:tcW w:w="360" w:type="dxa"/>
          </w:tcPr>
          <w:p w14:paraId="347D8AF3" w14:textId="77777777" w:rsidR="00F84DA9" w:rsidRDefault="00F84DA9" w:rsidP="00513555"/>
        </w:tc>
        <w:tc>
          <w:tcPr>
            <w:tcW w:w="360" w:type="dxa"/>
          </w:tcPr>
          <w:p w14:paraId="4F485B53" w14:textId="77777777" w:rsidR="00F84DA9" w:rsidRDefault="00F84DA9" w:rsidP="00513555"/>
        </w:tc>
        <w:tc>
          <w:tcPr>
            <w:tcW w:w="360" w:type="dxa"/>
          </w:tcPr>
          <w:p w14:paraId="25E47132" w14:textId="77777777" w:rsidR="00F84DA9" w:rsidRDefault="00F84DA9" w:rsidP="00513555"/>
        </w:tc>
        <w:tc>
          <w:tcPr>
            <w:tcW w:w="360" w:type="dxa"/>
          </w:tcPr>
          <w:p w14:paraId="47D7502C" w14:textId="77777777" w:rsidR="00F84DA9" w:rsidRDefault="00F84DA9" w:rsidP="00513555"/>
        </w:tc>
        <w:tc>
          <w:tcPr>
            <w:tcW w:w="360" w:type="dxa"/>
          </w:tcPr>
          <w:p w14:paraId="2A2B8CFD" w14:textId="77777777" w:rsidR="00F84DA9" w:rsidRDefault="00F84DA9" w:rsidP="00513555"/>
        </w:tc>
        <w:tc>
          <w:tcPr>
            <w:tcW w:w="360" w:type="dxa"/>
          </w:tcPr>
          <w:p w14:paraId="63CC9A0E" w14:textId="77777777" w:rsidR="00F84DA9" w:rsidRDefault="00F84DA9" w:rsidP="00513555"/>
        </w:tc>
        <w:tc>
          <w:tcPr>
            <w:tcW w:w="360" w:type="dxa"/>
          </w:tcPr>
          <w:p w14:paraId="3B3EE440" w14:textId="77777777" w:rsidR="00F84DA9" w:rsidRDefault="00F84DA9" w:rsidP="00513555"/>
        </w:tc>
        <w:tc>
          <w:tcPr>
            <w:tcW w:w="360" w:type="dxa"/>
          </w:tcPr>
          <w:p w14:paraId="76C74AEE" w14:textId="77777777" w:rsidR="00F84DA9" w:rsidRDefault="00F84DA9" w:rsidP="00513555"/>
        </w:tc>
        <w:tc>
          <w:tcPr>
            <w:tcW w:w="360" w:type="dxa"/>
          </w:tcPr>
          <w:p w14:paraId="56928AF0" w14:textId="77777777" w:rsidR="00F84DA9" w:rsidRDefault="00F84DA9" w:rsidP="00513555"/>
        </w:tc>
        <w:tc>
          <w:tcPr>
            <w:tcW w:w="360" w:type="dxa"/>
          </w:tcPr>
          <w:p w14:paraId="4EE90A67" w14:textId="77777777" w:rsidR="00F84DA9" w:rsidRDefault="00F84DA9" w:rsidP="00513555"/>
        </w:tc>
        <w:tc>
          <w:tcPr>
            <w:tcW w:w="360" w:type="dxa"/>
          </w:tcPr>
          <w:p w14:paraId="5D40FCDD" w14:textId="77777777" w:rsidR="00F84DA9" w:rsidRDefault="00F84DA9" w:rsidP="00513555"/>
        </w:tc>
        <w:tc>
          <w:tcPr>
            <w:tcW w:w="360" w:type="dxa"/>
          </w:tcPr>
          <w:p w14:paraId="21319642" w14:textId="77777777" w:rsidR="00F84DA9" w:rsidRDefault="00F84DA9" w:rsidP="00513555"/>
        </w:tc>
        <w:tc>
          <w:tcPr>
            <w:tcW w:w="360" w:type="dxa"/>
          </w:tcPr>
          <w:p w14:paraId="065E3201" w14:textId="77777777" w:rsidR="00F84DA9" w:rsidRDefault="00F84DA9" w:rsidP="00513555"/>
        </w:tc>
        <w:tc>
          <w:tcPr>
            <w:tcW w:w="360" w:type="dxa"/>
          </w:tcPr>
          <w:p w14:paraId="66B1038A" w14:textId="77777777" w:rsidR="00F84DA9" w:rsidRDefault="00F84DA9" w:rsidP="00513555"/>
        </w:tc>
        <w:tc>
          <w:tcPr>
            <w:tcW w:w="360" w:type="dxa"/>
          </w:tcPr>
          <w:p w14:paraId="2FE1A14C" w14:textId="77777777" w:rsidR="00F84DA9" w:rsidRDefault="00F84DA9" w:rsidP="00513555"/>
        </w:tc>
        <w:tc>
          <w:tcPr>
            <w:tcW w:w="360" w:type="dxa"/>
          </w:tcPr>
          <w:p w14:paraId="7DF5A41E" w14:textId="77777777" w:rsidR="00F84DA9" w:rsidRDefault="00F84DA9" w:rsidP="00513555"/>
        </w:tc>
        <w:tc>
          <w:tcPr>
            <w:tcW w:w="360" w:type="dxa"/>
          </w:tcPr>
          <w:p w14:paraId="53A605FD" w14:textId="77777777" w:rsidR="00F84DA9" w:rsidRDefault="00F84DA9" w:rsidP="00513555"/>
        </w:tc>
        <w:tc>
          <w:tcPr>
            <w:tcW w:w="360" w:type="dxa"/>
          </w:tcPr>
          <w:p w14:paraId="234094C0" w14:textId="77777777" w:rsidR="00F84DA9" w:rsidRDefault="00F84DA9" w:rsidP="00513555"/>
        </w:tc>
        <w:tc>
          <w:tcPr>
            <w:tcW w:w="360" w:type="dxa"/>
          </w:tcPr>
          <w:p w14:paraId="7F975B6B" w14:textId="77777777" w:rsidR="00F84DA9" w:rsidRDefault="00F84DA9" w:rsidP="00513555"/>
        </w:tc>
      </w:tr>
      <w:tr w:rsidR="00F84DA9" w14:paraId="32030314" w14:textId="77777777" w:rsidTr="00513555">
        <w:tc>
          <w:tcPr>
            <w:tcW w:w="360" w:type="dxa"/>
          </w:tcPr>
          <w:p w14:paraId="2C8E2FCF" w14:textId="77777777" w:rsidR="00F84DA9" w:rsidRDefault="00F84DA9" w:rsidP="00513555"/>
        </w:tc>
        <w:tc>
          <w:tcPr>
            <w:tcW w:w="360" w:type="dxa"/>
          </w:tcPr>
          <w:p w14:paraId="65CCEE37" w14:textId="77777777" w:rsidR="00F84DA9" w:rsidRDefault="00F84DA9" w:rsidP="00513555"/>
        </w:tc>
        <w:tc>
          <w:tcPr>
            <w:tcW w:w="360" w:type="dxa"/>
          </w:tcPr>
          <w:p w14:paraId="01DBA1E8" w14:textId="77777777" w:rsidR="00F84DA9" w:rsidRDefault="00F84DA9" w:rsidP="00513555"/>
        </w:tc>
        <w:tc>
          <w:tcPr>
            <w:tcW w:w="360" w:type="dxa"/>
          </w:tcPr>
          <w:p w14:paraId="61DEE04D" w14:textId="77777777" w:rsidR="00F84DA9" w:rsidRDefault="00F84DA9" w:rsidP="00513555"/>
        </w:tc>
        <w:tc>
          <w:tcPr>
            <w:tcW w:w="360" w:type="dxa"/>
          </w:tcPr>
          <w:p w14:paraId="3E4FCB75" w14:textId="77777777" w:rsidR="00F84DA9" w:rsidRDefault="00F84DA9" w:rsidP="00513555"/>
        </w:tc>
        <w:tc>
          <w:tcPr>
            <w:tcW w:w="360" w:type="dxa"/>
          </w:tcPr>
          <w:p w14:paraId="163D1E0D" w14:textId="77777777" w:rsidR="00F84DA9" w:rsidRDefault="00F84DA9" w:rsidP="00513555"/>
        </w:tc>
        <w:tc>
          <w:tcPr>
            <w:tcW w:w="360" w:type="dxa"/>
          </w:tcPr>
          <w:p w14:paraId="41B68455" w14:textId="77777777" w:rsidR="00F84DA9" w:rsidRDefault="00F84DA9" w:rsidP="00513555"/>
        </w:tc>
        <w:tc>
          <w:tcPr>
            <w:tcW w:w="360" w:type="dxa"/>
          </w:tcPr>
          <w:p w14:paraId="11FF7FC8" w14:textId="77777777" w:rsidR="00F84DA9" w:rsidRDefault="00F84DA9" w:rsidP="00513555"/>
        </w:tc>
        <w:tc>
          <w:tcPr>
            <w:tcW w:w="360" w:type="dxa"/>
          </w:tcPr>
          <w:p w14:paraId="11D5D966" w14:textId="77777777" w:rsidR="00F84DA9" w:rsidRDefault="00F84DA9" w:rsidP="00513555"/>
        </w:tc>
        <w:tc>
          <w:tcPr>
            <w:tcW w:w="360" w:type="dxa"/>
          </w:tcPr>
          <w:p w14:paraId="5401EB4E" w14:textId="77777777" w:rsidR="00F84DA9" w:rsidRDefault="00F84DA9" w:rsidP="00513555"/>
        </w:tc>
        <w:tc>
          <w:tcPr>
            <w:tcW w:w="360" w:type="dxa"/>
          </w:tcPr>
          <w:p w14:paraId="68ACF396" w14:textId="77777777" w:rsidR="00F84DA9" w:rsidRDefault="00F84DA9" w:rsidP="00513555"/>
        </w:tc>
        <w:tc>
          <w:tcPr>
            <w:tcW w:w="360" w:type="dxa"/>
          </w:tcPr>
          <w:p w14:paraId="4E09C30B" w14:textId="77777777" w:rsidR="00F84DA9" w:rsidRDefault="00F84DA9" w:rsidP="00513555"/>
        </w:tc>
        <w:tc>
          <w:tcPr>
            <w:tcW w:w="360" w:type="dxa"/>
          </w:tcPr>
          <w:p w14:paraId="678C5902" w14:textId="77777777" w:rsidR="00F84DA9" w:rsidRDefault="00F84DA9" w:rsidP="00513555"/>
        </w:tc>
        <w:tc>
          <w:tcPr>
            <w:tcW w:w="360" w:type="dxa"/>
          </w:tcPr>
          <w:p w14:paraId="0E3F7DAB" w14:textId="77777777" w:rsidR="00F84DA9" w:rsidRDefault="00F84DA9" w:rsidP="00513555"/>
        </w:tc>
        <w:tc>
          <w:tcPr>
            <w:tcW w:w="360" w:type="dxa"/>
          </w:tcPr>
          <w:p w14:paraId="34C4B7BA" w14:textId="77777777" w:rsidR="00F84DA9" w:rsidRDefault="00F84DA9" w:rsidP="00513555"/>
        </w:tc>
        <w:tc>
          <w:tcPr>
            <w:tcW w:w="360" w:type="dxa"/>
          </w:tcPr>
          <w:p w14:paraId="79C933A8" w14:textId="77777777" w:rsidR="00F84DA9" w:rsidRDefault="00F84DA9" w:rsidP="00513555"/>
        </w:tc>
        <w:tc>
          <w:tcPr>
            <w:tcW w:w="360" w:type="dxa"/>
          </w:tcPr>
          <w:p w14:paraId="36CFB31C" w14:textId="77777777" w:rsidR="00F84DA9" w:rsidRDefault="00F84DA9" w:rsidP="00513555"/>
        </w:tc>
        <w:tc>
          <w:tcPr>
            <w:tcW w:w="360" w:type="dxa"/>
          </w:tcPr>
          <w:p w14:paraId="59171568" w14:textId="77777777" w:rsidR="00F84DA9" w:rsidRDefault="00F84DA9" w:rsidP="00513555"/>
        </w:tc>
        <w:tc>
          <w:tcPr>
            <w:tcW w:w="360" w:type="dxa"/>
          </w:tcPr>
          <w:p w14:paraId="659D279F" w14:textId="77777777" w:rsidR="00F84DA9" w:rsidRDefault="00F84DA9" w:rsidP="00513555"/>
        </w:tc>
        <w:tc>
          <w:tcPr>
            <w:tcW w:w="360" w:type="dxa"/>
          </w:tcPr>
          <w:p w14:paraId="5905EDBB" w14:textId="77777777" w:rsidR="00F84DA9" w:rsidRDefault="00F84DA9" w:rsidP="00513555"/>
        </w:tc>
        <w:tc>
          <w:tcPr>
            <w:tcW w:w="360" w:type="dxa"/>
          </w:tcPr>
          <w:p w14:paraId="537DF925" w14:textId="77777777" w:rsidR="00F84DA9" w:rsidRDefault="00F84DA9" w:rsidP="00513555"/>
        </w:tc>
        <w:tc>
          <w:tcPr>
            <w:tcW w:w="360" w:type="dxa"/>
          </w:tcPr>
          <w:p w14:paraId="22CBF4F5" w14:textId="77777777" w:rsidR="00F84DA9" w:rsidRDefault="00F84DA9" w:rsidP="00513555"/>
        </w:tc>
        <w:tc>
          <w:tcPr>
            <w:tcW w:w="360" w:type="dxa"/>
          </w:tcPr>
          <w:p w14:paraId="05811FCB" w14:textId="77777777" w:rsidR="00F84DA9" w:rsidRDefault="00F84DA9" w:rsidP="00513555"/>
        </w:tc>
        <w:tc>
          <w:tcPr>
            <w:tcW w:w="360" w:type="dxa"/>
          </w:tcPr>
          <w:p w14:paraId="45AD587B" w14:textId="77777777" w:rsidR="00F84DA9" w:rsidRDefault="00F84DA9" w:rsidP="00513555"/>
        </w:tc>
        <w:tc>
          <w:tcPr>
            <w:tcW w:w="360" w:type="dxa"/>
          </w:tcPr>
          <w:p w14:paraId="26284731" w14:textId="77777777" w:rsidR="00F84DA9" w:rsidRDefault="00F84DA9" w:rsidP="00513555"/>
        </w:tc>
        <w:tc>
          <w:tcPr>
            <w:tcW w:w="360" w:type="dxa"/>
          </w:tcPr>
          <w:p w14:paraId="723FFAD7" w14:textId="77777777" w:rsidR="00F84DA9" w:rsidRDefault="00F84DA9" w:rsidP="00513555"/>
        </w:tc>
        <w:tc>
          <w:tcPr>
            <w:tcW w:w="360" w:type="dxa"/>
          </w:tcPr>
          <w:p w14:paraId="1B86F45B" w14:textId="77777777" w:rsidR="00F84DA9" w:rsidRDefault="00F84DA9" w:rsidP="00513555"/>
        </w:tc>
        <w:tc>
          <w:tcPr>
            <w:tcW w:w="360" w:type="dxa"/>
          </w:tcPr>
          <w:p w14:paraId="23591044" w14:textId="77777777" w:rsidR="00F84DA9" w:rsidRDefault="00F84DA9" w:rsidP="00513555"/>
        </w:tc>
        <w:tc>
          <w:tcPr>
            <w:tcW w:w="360" w:type="dxa"/>
          </w:tcPr>
          <w:p w14:paraId="2AD1C5F0" w14:textId="77777777" w:rsidR="00F84DA9" w:rsidRDefault="00F84DA9" w:rsidP="00513555"/>
        </w:tc>
        <w:tc>
          <w:tcPr>
            <w:tcW w:w="360" w:type="dxa"/>
          </w:tcPr>
          <w:p w14:paraId="4CA35BBB" w14:textId="77777777" w:rsidR="00F84DA9" w:rsidRDefault="00F84DA9" w:rsidP="00513555"/>
        </w:tc>
      </w:tr>
      <w:tr w:rsidR="00F84DA9" w14:paraId="521DAD1B" w14:textId="77777777" w:rsidTr="00513555">
        <w:tc>
          <w:tcPr>
            <w:tcW w:w="360" w:type="dxa"/>
          </w:tcPr>
          <w:p w14:paraId="4485A976" w14:textId="77777777" w:rsidR="00F84DA9" w:rsidRDefault="00F84DA9" w:rsidP="00513555"/>
        </w:tc>
        <w:tc>
          <w:tcPr>
            <w:tcW w:w="360" w:type="dxa"/>
          </w:tcPr>
          <w:p w14:paraId="56C2FDAA" w14:textId="77777777" w:rsidR="00F84DA9" w:rsidRDefault="00F84DA9" w:rsidP="00513555"/>
        </w:tc>
        <w:tc>
          <w:tcPr>
            <w:tcW w:w="360" w:type="dxa"/>
          </w:tcPr>
          <w:p w14:paraId="118A4EE2" w14:textId="77777777" w:rsidR="00F84DA9" w:rsidRDefault="00F84DA9" w:rsidP="00513555"/>
        </w:tc>
        <w:tc>
          <w:tcPr>
            <w:tcW w:w="360" w:type="dxa"/>
          </w:tcPr>
          <w:p w14:paraId="0200EBB4" w14:textId="77777777" w:rsidR="00F84DA9" w:rsidRDefault="00F84DA9" w:rsidP="00513555"/>
        </w:tc>
        <w:tc>
          <w:tcPr>
            <w:tcW w:w="360" w:type="dxa"/>
          </w:tcPr>
          <w:p w14:paraId="785F0352" w14:textId="77777777" w:rsidR="00F84DA9" w:rsidRDefault="00F84DA9" w:rsidP="00513555"/>
        </w:tc>
        <w:tc>
          <w:tcPr>
            <w:tcW w:w="360" w:type="dxa"/>
          </w:tcPr>
          <w:p w14:paraId="700F6410" w14:textId="77777777" w:rsidR="00F84DA9" w:rsidRDefault="00F84DA9" w:rsidP="00513555"/>
        </w:tc>
        <w:tc>
          <w:tcPr>
            <w:tcW w:w="360" w:type="dxa"/>
          </w:tcPr>
          <w:p w14:paraId="197EB393" w14:textId="77777777" w:rsidR="00F84DA9" w:rsidRDefault="00F84DA9" w:rsidP="00513555"/>
        </w:tc>
        <w:tc>
          <w:tcPr>
            <w:tcW w:w="360" w:type="dxa"/>
          </w:tcPr>
          <w:p w14:paraId="2CBBC853" w14:textId="77777777" w:rsidR="00F84DA9" w:rsidRDefault="00F84DA9" w:rsidP="00513555"/>
        </w:tc>
        <w:tc>
          <w:tcPr>
            <w:tcW w:w="360" w:type="dxa"/>
          </w:tcPr>
          <w:p w14:paraId="3B00DB4A" w14:textId="77777777" w:rsidR="00F84DA9" w:rsidRDefault="00F84DA9" w:rsidP="00513555"/>
        </w:tc>
        <w:tc>
          <w:tcPr>
            <w:tcW w:w="360" w:type="dxa"/>
          </w:tcPr>
          <w:p w14:paraId="2AE97622" w14:textId="77777777" w:rsidR="00F84DA9" w:rsidRDefault="00F84DA9" w:rsidP="00513555"/>
        </w:tc>
        <w:tc>
          <w:tcPr>
            <w:tcW w:w="360" w:type="dxa"/>
          </w:tcPr>
          <w:p w14:paraId="5965BE6E" w14:textId="77777777" w:rsidR="00F84DA9" w:rsidRDefault="00F84DA9" w:rsidP="00513555"/>
        </w:tc>
        <w:tc>
          <w:tcPr>
            <w:tcW w:w="360" w:type="dxa"/>
          </w:tcPr>
          <w:p w14:paraId="2F477820" w14:textId="77777777" w:rsidR="00F84DA9" w:rsidRDefault="00F84DA9" w:rsidP="00513555"/>
        </w:tc>
        <w:tc>
          <w:tcPr>
            <w:tcW w:w="360" w:type="dxa"/>
          </w:tcPr>
          <w:p w14:paraId="63D82842" w14:textId="77777777" w:rsidR="00F84DA9" w:rsidRDefault="00F84DA9" w:rsidP="00513555"/>
        </w:tc>
        <w:tc>
          <w:tcPr>
            <w:tcW w:w="360" w:type="dxa"/>
          </w:tcPr>
          <w:p w14:paraId="768D5480" w14:textId="77777777" w:rsidR="00F84DA9" w:rsidRDefault="00F84DA9" w:rsidP="00513555"/>
        </w:tc>
        <w:tc>
          <w:tcPr>
            <w:tcW w:w="360" w:type="dxa"/>
          </w:tcPr>
          <w:p w14:paraId="26EF9B40" w14:textId="77777777" w:rsidR="00F84DA9" w:rsidRDefault="00F84DA9" w:rsidP="00513555"/>
        </w:tc>
        <w:tc>
          <w:tcPr>
            <w:tcW w:w="360" w:type="dxa"/>
          </w:tcPr>
          <w:p w14:paraId="5123BD8A" w14:textId="77777777" w:rsidR="00F84DA9" w:rsidRDefault="00F84DA9" w:rsidP="00513555"/>
        </w:tc>
        <w:tc>
          <w:tcPr>
            <w:tcW w:w="360" w:type="dxa"/>
          </w:tcPr>
          <w:p w14:paraId="632B486C" w14:textId="77777777" w:rsidR="00F84DA9" w:rsidRDefault="00F84DA9" w:rsidP="00513555"/>
        </w:tc>
        <w:tc>
          <w:tcPr>
            <w:tcW w:w="360" w:type="dxa"/>
          </w:tcPr>
          <w:p w14:paraId="0E8649A7" w14:textId="77777777" w:rsidR="00F84DA9" w:rsidRDefault="00F84DA9" w:rsidP="00513555"/>
        </w:tc>
        <w:tc>
          <w:tcPr>
            <w:tcW w:w="360" w:type="dxa"/>
          </w:tcPr>
          <w:p w14:paraId="50C44D28" w14:textId="77777777" w:rsidR="00F84DA9" w:rsidRDefault="00F84DA9" w:rsidP="00513555"/>
        </w:tc>
        <w:tc>
          <w:tcPr>
            <w:tcW w:w="360" w:type="dxa"/>
          </w:tcPr>
          <w:p w14:paraId="15D0C7EF" w14:textId="77777777" w:rsidR="00F84DA9" w:rsidRDefault="00F84DA9" w:rsidP="00513555"/>
        </w:tc>
        <w:tc>
          <w:tcPr>
            <w:tcW w:w="360" w:type="dxa"/>
          </w:tcPr>
          <w:p w14:paraId="0592CB7C" w14:textId="77777777" w:rsidR="00F84DA9" w:rsidRDefault="00F84DA9" w:rsidP="00513555"/>
        </w:tc>
        <w:tc>
          <w:tcPr>
            <w:tcW w:w="360" w:type="dxa"/>
          </w:tcPr>
          <w:p w14:paraId="6B94F53D" w14:textId="77777777" w:rsidR="00F84DA9" w:rsidRDefault="00F84DA9" w:rsidP="00513555"/>
        </w:tc>
        <w:tc>
          <w:tcPr>
            <w:tcW w:w="360" w:type="dxa"/>
          </w:tcPr>
          <w:p w14:paraId="4C9110E8" w14:textId="77777777" w:rsidR="00F84DA9" w:rsidRDefault="00F84DA9" w:rsidP="00513555"/>
        </w:tc>
        <w:tc>
          <w:tcPr>
            <w:tcW w:w="360" w:type="dxa"/>
          </w:tcPr>
          <w:p w14:paraId="744275C3" w14:textId="77777777" w:rsidR="00F84DA9" w:rsidRDefault="00F84DA9" w:rsidP="00513555"/>
        </w:tc>
        <w:tc>
          <w:tcPr>
            <w:tcW w:w="360" w:type="dxa"/>
          </w:tcPr>
          <w:p w14:paraId="34AC9FBE" w14:textId="77777777" w:rsidR="00F84DA9" w:rsidRDefault="00F84DA9" w:rsidP="00513555"/>
        </w:tc>
        <w:tc>
          <w:tcPr>
            <w:tcW w:w="360" w:type="dxa"/>
          </w:tcPr>
          <w:p w14:paraId="5D79170F" w14:textId="77777777" w:rsidR="00F84DA9" w:rsidRDefault="00F84DA9" w:rsidP="00513555"/>
        </w:tc>
        <w:tc>
          <w:tcPr>
            <w:tcW w:w="360" w:type="dxa"/>
          </w:tcPr>
          <w:p w14:paraId="09768EE4" w14:textId="77777777" w:rsidR="00F84DA9" w:rsidRDefault="00F84DA9" w:rsidP="00513555"/>
        </w:tc>
        <w:tc>
          <w:tcPr>
            <w:tcW w:w="360" w:type="dxa"/>
          </w:tcPr>
          <w:p w14:paraId="24547EA5" w14:textId="77777777" w:rsidR="00F84DA9" w:rsidRDefault="00F84DA9" w:rsidP="00513555"/>
        </w:tc>
        <w:tc>
          <w:tcPr>
            <w:tcW w:w="360" w:type="dxa"/>
          </w:tcPr>
          <w:p w14:paraId="588B5429" w14:textId="77777777" w:rsidR="00F84DA9" w:rsidRDefault="00F84DA9" w:rsidP="00513555"/>
        </w:tc>
        <w:tc>
          <w:tcPr>
            <w:tcW w:w="360" w:type="dxa"/>
          </w:tcPr>
          <w:p w14:paraId="74288906" w14:textId="77777777" w:rsidR="00F84DA9" w:rsidRDefault="00F84DA9" w:rsidP="00513555"/>
        </w:tc>
      </w:tr>
      <w:tr w:rsidR="00F84DA9" w14:paraId="3DF32FD3" w14:textId="77777777" w:rsidTr="00513555">
        <w:tc>
          <w:tcPr>
            <w:tcW w:w="360" w:type="dxa"/>
          </w:tcPr>
          <w:p w14:paraId="3FFC68F9" w14:textId="77777777" w:rsidR="00F84DA9" w:rsidRDefault="00F84DA9" w:rsidP="00513555"/>
        </w:tc>
        <w:tc>
          <w:tcPr>
            <w:tcW w:w="360" w:type="dxa"/>
          </w:tcPr>
          <w:p w14:paraId="5153ED46" w14:textId="77777777" w:rsidR="00F84DA9" w:rsidRDefault="00F84DA9" w:rsidP="00513555"/>
        </w:tc>
        <w:tc>
          <w:tcPr>
            <w:tcW w:w="360" w:type="dxa"/>
          </w:tcPr>
          <w:p w14:paraId="1BC287F3" w14:textId="77777777" w:rsidR="00F84DA9" w:rsidRDefault="00F84DA9" w:rsidP="00513555"/>
        </w:tc>
        <w:tc>
          <w:tcPr>
            <w:tcW w:w="360" w:type="dxa"/>
          </w:tcPr>
          <w:p w14:paraId="10E62FE0" w14:textId="77777777" w:rsidR="00F84DA9" w:rsidRDefault="00F84DA9" w:rsidP="00513555"/>
        </w:tc>
        <w:tc>
          <w:tcPr>
            <w:tcW w:w="360" w:type="dxa"/>
          </w:tcPr>
          <w:p w14:paraId="69C7597F" w14:textId="77777777" w:rsidR="00F84DA9" w:rsidRDefault="00F84DA9" w:rsidP="00513555"/>
        </w:tc>
        <w:tc>
          <w:tcPr>
            <w:tcW w:w="360" w:type="dxa"/>
          </w:tcPr>
          <w:p w14:paraId="1FC15506" w14:textId="77777777" w:rsidR="00F84DA9" w:rsidRDefault="00F84DA9" w:rsidP="00513555"/>
        </w:tc>
        <w:tc>
          <w:tcPr>
            <w:tcW w:w="360" w:type="dxa"/>
          </w:tcPr>
          <w:p w14:paraId="56E792A2" w14:textId="77777777" w:rsidR="00F84DA9" w:rsidRDefault="00F84DA9" w:rsidP="00513555"/>
        </w:tc>
        <w:tc>
          <w:tcPr>
            <w:tcW w:w="360" w:type="dxa"/>
          </w:tcPr>
          <w:p w14:paraId="0CF12752" w14:textId="77777777" w:rsidR="00F84DA9" w:rsidRDefault="00F84DA9" w:rsidP="00513555"/>
        </w:tc>
        <w:tc>
          <w:tcPr>
            <w:tcW w:w="360" w:type="dxa"/>
          </w:tcPr>
          <w:p w14:paraId="1A7E3FCB" w14:textId="77777777" w:rsidR="00F84DA9" w:rsidRDefault="00F84DA9" w:rsidP="00513555"/>
        </w:tc>
        <w:tc>
          <w:tcPr>
            <w:tcW w:w="360" w:type="dxa"/>
          </w:tcPr>
          <w:p w14:paraId="786221C3" w14:textId="77777777" w:rsidR="00F84DA9" w:rsidRDefault="00F84DA9" w:rsidP="00513555"/>
        </w:tc>
        <w:tc>
          <w:tcPr>
            <w:tcW w:w="360" w:type="dxa"/>
          </w:tcPr>
          <w:p w14:paraId="67B63FEE" w14:textId="77777777" w:rsidR="00F84DA9" w:rsidRDefault="00F84DA9" w:rsidP="00513555"/>
        </w:tc>
        <w:tc>
          <w:tcPr>
            <w:tcW w:w="360" w:type="dxa"/>
          </w:tcPr>
          <w:p w14:paraId="55BF84AC" w14:textId="77777777" w:rsidR="00F84DA9" w:rsidRDefault="00F84DA9" w:rsidP="00513555"/>
        </w:tc>
        <w:tc>
          <w:tcPr>
            <w:tcW w:w="360" w:type="dxa"/>
          </w:tcPr>
          <w:p w14:paraId="2F5193F3" w14:textId="77777777" w:rsidR="00F84DA9" w:rsidRDefault="00F84DA9" w:rsidP="00513555"/>
        </w:tc>
        <w:tc>
          <w:tcPr>
            <w:tcW w:w="360" w:type="dxa"/>
          </w:tcPr>
          <w:p w14:paraId="67A5A678" w14:textId="77777777" w:rsidR="00F84DA9" w:rsidRDefault="00F84DA9" w:rsidP="00513555"/>
        </w:tc>
        <w:tc>
          <w:tcPr>
            <w:tcW w:w="360" w:type="dxa"/>
          </w:tcPr>
          <w:p w14:paraId="58F03796" w14:textId="77777777" w:rsidR="00F84DA9" w:rsidRDefault="00F84DA9" w:rsidP="00513555"/>
        </w:tc>
        <w:tc>
          <w:tcPr>
            <w:tcW w:w="360" w:type="dxa"/>
          </w:tcPr>
          <w:p w14:paraId="12916836" w14:textId="77777777" w:rsidR="00F84DA9" w:rsidRDefault="00F84DA9" w:rsidP="00513555"/>
        </w:tc>
        <w:tc>
          <w:tcPr>
            <w:tcW w:w="360" w:type="dxa"/>
          </w:tcPr>
          <w:p w14:paraId="6F57969D" w14:textId="77777777" w:rsidR="00F84DA9" w:rsidRDefault="00F84DA9" w:rsidP="00513555"/>
        </w:tc>
        <w:tc>
          <w:tcPr>
            <w:tcW w:w="360" w:type="dxa"/>
          </w:tcPr>
          <w:p w14:paraId="0E39EB51" w14:textId="77777777" w:rsidR="00F84DA9" w:rsidRDefault="00F84DA9" w:rsidP="00513555"/>
        </w:tc>
        <w:tc>
          <w:tcPr>
            <w:tcW w:w="360" w:type="dxa"/>
          </w:tcPr>
          <w:p w14:paraId="5F0533A7" w14:textId="77777777" w:rsidR="00F84DA9" w:rsidRDefault="00F84DA9" w:rsidP="00513555"/>
        </w:tc>
        <w:tc>
          <w:tcPr>
            <w:tcW w:w="360" w:type="dxa"/>
          </w:tcPr>
          <w:p w14:paraId="659B7478" w14:textId="77777777" w:rsidR="00F84DA9" w:rsidRDefault="00F84DA9" w:rsidP="00513555"/>
        </w:tc>
        <w:tc>
          <w:tcPr>
            <w:tcW w:w="360" w:type="dxa"/>
          </w:tcPr>
          <w:p w14:paraId="17D00187" w14:textId="77777777" w:rsidR="00F84DA9" w:rsidRDefault="00F84DA9" w:rsidP="00513555"/>
        </w:tc>
        <w:tc>
          <w:tcPr>
            <w:tcW w:w="360" w:type="dxa"/>
          </w:tcPr>
          <w:p w14:paraId="21D75B08" w14:textId="77777777" w:rsidR="00F84DA9" w:rsidRDefault="00F84DA9" w:rsidP="00513555"/>
        </w:tc>
        <w:tc>
          <w:tcPr>
            <w:tcW w:w="360" w:type="dxa"/>
          </w:tcPr>
          <w:p w14:paraId="5DCC0437" w14:textId="77777777" w:rsidR="00F84DA9" w:rsidRDefault="00F84DA9" w:rsidP="00513555"/>
        </w:tc>
        <w:tc>
          <w:tcPr>
            <w:tcW w:w="360" w:type="dxa"/>
          </w:tcPr>
          <w:p w14:paraId="76CAA8AA" w14:textId="77777777" w:rsidR="00F84DA9" w:rsidRDefault="00F84DA9" w:rsidP="00513555"/>
        </w:tc>
        <w:tc>
          <w:tcPr>
            <w:tcW w:w="360" w:type="dxa"/>
          </w:tcPr>
          <w:p w14:paraId="57B5772B" w14:textId="77777777" w:rsidR="00F84DA9" w:rsidRDefault="00F84DA9" w:rsidP="00513555"/>
        </w:tc>
        <w:tc>
          <w:tcPr>
            <w:tcW w:w="360" w:type="dxa"/>
          </w:tcPr>
          <w:p w14:paraId="67A99EBC" w14:textId="77777777" w:rsidR="00F84DA9" w:rsidRDefault="00F84DA9" w:rsidP="00513555"/>
        </w:tc>
        <w:tc>
          <w:tcPr>
            <w:tcW w:w="360" w:type="dxa"/>
          </w:tcPr>
          <w:p w14:paraId="713B84A3" w14:textId="77777777" w:rsidR="00F84DA9" w:rsidRDefault="00F84DA9" w:rsidP="00513555"/>
        </w:tc>
        <w:tc>
          <w:tcPr>
            <w:tcW w:w="360" w:type="dxa"/>
          </w:tcPr>
          <w:p w14:paraId="135C421A" w14:textId="77777777" w:rsidR="00F84DA9" w:rsidRDefault="00F84DA9" w:rsidP="00513555"/>
        </w:tc>
        <w:tc>
          <w:tcPr>
            <w:tcW w:w="360" w:type="dxa"/>
          </w:tcPr>
          <w:p w14:paraId="55608DAD" w14:textId="77777777" w:rsidR="00F84DA9" w:rsidRDefault="00F84DA9" w:rsidP="00513555"/>
        </w:tc>
        <w:tc>
          <w:tcPr>
            <w:tcW w:w="360" w:type="dxa"/>
          </w:tcPr>
          <w:p w14:paraId="74280275" w14:textId="77777777" w:rsidR="00F84DA9" w:rsidRDefault="00F84DA9" w:rsidP="00513555"/>
        </w:tc>
      </w:tr>
    </w:tbl>
    <w:p w14:paraId="3CD05B99" w14:textId="4CDFA2BE" w:rsidR="00F84DA9" w:rsidRDefault="00F84DA9" w:rsidP="00F84DA9"/>
    <w:p w14:paraId="4656D310" w14:textId="77777777" w:rsidR="00F84DA9" w:rsidRDefault="00F84DA9" w:rsidP="00F84DA9">
      <w:pPr>
        <w:pStyle w:val="LSberschrift2"/>
        <w:numPr>
          <w:ilvl w:val="0"/>
          <w:numId w:val="0"/>
        </w:numPr>
      </w:pPr>
      <w:r>
        <w:t>Arbeitsblatt: Reflektion</w:t>
      </w:r>
    </w:p>
    <w:p w14:paraId="0BEBF365" w14:textId="77777777" w:rsidR="00F84DA9" w:rsidRPr="008A66F3" w:rsidRDefault="00F84DA9" w:rsidP="00F84DA9">
      <w:pPr>
        <w:pStyle w:val="LSStandardtext"/>
        <w:rPr>
          <w:rFonts w:eastAsiaTheme="minorEastAsia"/>
        </w:rPr>
      </w:pPr>
      <w:r w:rsidRPr="00127B06">
        <w:t>Warum wir</w:t>
      </w:r>
      <w:r>
        <w:t>d</w:t>
      </w:r>
      <w:r w:rsidRPr="00127B06">
        <w:t xml:space="preserve"> die Lösungsformel für </w:t>
      </w:r>
      <w:r>
        <w:t>Kubisch</w:t>
      </w:r>
      <w:r w:rsidRPr="00127B06">
        <w:t>e Gleichungen</w:t>
      </w:r>
      <w:r>
        <w:t xml:space="preserve"> der Form </w:t>
      </w:r>
      <w:r w:rsidRPr="008A66F3">
        <w:t>x</w:t>
      </w:r>
      <w:r w:rsidRPr="008A66F3">
        <w:rPr>
          <w:vertAlign w:val="superscript"/>
        </w:rPr>
        <w:t>3</w:t>
      </w:r>
      <w:r w:rsidRPr="008A66F3">
        <w:t>+px+q=0</w:t>
      </w:r>
      <w:r w:rsidRPr="00D93D2B">
        <w:rPr>
          <w:rFonts w:eastAsiaTheme="minorEastAsia"/>
        </w:rPr>
        <w:t xml:space="preserve"> </w:t>
      </w:r>
      <w:r w:rsidRPr="00127B06">
        <w:rPr>
          <w:rFonts w:eastAsiaTheme="minorEastAsia"/>
        </w:rPr>
        <w:t>in der Schule nicht unterrichtet</w:t>
      </w:r>
      <w:r>
        <w:rPr>
          <w:rFonts w:eastAsiaTheme="minorEastAsia"/>
        </w:rPr>
        <w:t>?</w:t>
      </w:r>
    </w:p>
    <w:p w14:paraId="75E5105A" w14:textId="77777777" w:rsidR="00F84DA9" w:rsidRPr="00127B06" w:rsidRDefault="00F84DA9" w:rsidP="00F84DA9">
      <w:pPr>
        <w:pStyle w:val="LSStandardtext"/>
      </w:pPr>
      <w:r w:rsidRPr="00127B06">
        <w:t xml:space="preserve"> </w:t>
      </w:r>
      <m:oMath>
        <m:r>
          <w:rPr>
            <w:rFonts w:ascii="Cambria Math" w:hAnsi="Cambria Math"/>
          </w:rPr>
          <m:t>x=</m: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q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+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</m:e>
            </m:rad>
          </m:e>
        </m:rad>
        <m:r>
          <w:rPr>
            <w:rFonts w:ascii="Cambria Math" w:hAnsi="Cambria Math"/>
          </w:rPr>
          <m:t>+</m: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q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</m:e>
            </m:rad>
          </m:e>
        </m:rad>
      </m:oMath>
      <w:r w:rsidRPr="00127B06">
        <w:rPr>
          <w:rFonts w:eastAsiaTheme="minorEastAsia"/>
        </w:rPr>
        <w:t xml:space="preserve"> </w:t>
      </w:r>
    </w:p>
    <w:p w14:paraId="6FB14268" w14:textId="77777777" w:rsidR="00F84DA9" w:rsidRDefault="00F84DA9" w:rsidP="00F84DA9">
      <w:pPr>
        <w:pStyle w:val="LSStandardtext"/>
      </w:pPr>
      <w:r>
        <w:t>Reflektion: Notieren Sie in Stichworten die einzelnen Schritte dieses Forschungsgangs und deren Begründung.</w:t>
      </w:r>
    </w:p>
    <w:p w14:paraId="7E4D7767" w14:textId="77777777" w:rsidR="00F84DA9" w:rsidRDefault="00F84DA9" w:rsidP="00F84DA9">
      <w:pPr>
        <w:pStyle w:val="LSStandardtext"/>
      </w:pPr>
      <w:r>
        <w:t>Lösung einer Kubischen Gleichung: x</w:t>
      </w:r>
      <w:r>
        <w:rPr>
          <w:vertAlign w:val="superscript"/>
        </w:rPr>
        <w:t>3</w:t>
      </w:r>
      <w:r>
        <w:t>+ax</w:t>
      </w:r>
      <w:r>
        <w:rPr>
          <w:vertAlign w:val="superscript"/>
        </w:rPr>
        <w:t>2</w:t>
      </w:r>
      <w:r>
        <w:t>+bx+c=0</w:t>
      </w:r>
    </w:p>
    <w:p w14:paraId="381EC45F" w14:textId="77777777" w:rsidR="00E4757D" w:rsidRDefault="00E4757D" w:rsidP="00F84DA9">
      <w:pPr>
        <w:pStyle w:val="LSStandardtext"/>
      </w:pPr>
    </w:p>
    <w:p w14:paraId="0F603334" w14:textId="77777777" w:rsidR="00E4757D" w:rsidRDefault="00E4757D" w:rsidP="00F84DA9">
      <w:pPr>
        <w:pStyle w:val="LSStandardtext"/>
      </w:pPr>
    </w:p>
    <w:p w14:paraId="605EF7A7" w14:textId="364FB176" w:rsidR="00F84DA9" w:rsidRPr="00127B06" w:rsidRDefault="00F84DA9" w:rsidP="00F84DA9">
      <w:pPr>
        <w:pStyle w:val="LSStandardtext"/>
      </w:pPr>
      <w:r>
        <w:rPr>
          <w:noProof/>
        </w:rPr>
        <w:drawing>
          <wp:inline distT="0" distB="0" distL="0" distR="0" wp14:anchorId="2A57D602" wp14:editId="2D19991B">
            <wp:extent cx="5759450" cy="5061627"/>
            <wp:effectExtent l="19050" t="19050" r="31750" b="43815"/>
            <wp:docPr id="31" name="Diagramm 3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14:paraId="3A733135" w14:textId="104035E7" w:rsidR="00F84DA9" w:rsidRDefault="00E4757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90602A1" wp14:editId="72D46ADA">
                <wp:simplePos x="0" y="0"/>
                <wp:positionH relativeFrom="column">
                  <wp:posOffset>-41910</wp:posOffset>
                </wp:positionH>
                <wp:positionV relativeFrom="paragraph">
                  <wp:posOffset>329565</wp:posOffset>
                </wp:positionV>
                <wp:extent cx="5819775" cy="1295400"/>
                <wp:effectExtent l="0" t="0" r="28575" b="19050"/>
                <wp:wrapSquare wrapText="bothSides"/>
                <wp:docPr id="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9775" cy="12954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946904" w14:textId="77777777" w:rsidR="00984735" w:rsidRPr="00127B06" w:rsidRDefault="00984735" w:rsidP="00E4757D">
                            <w:pPr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3.3pt;margin-top:25.95pt;width:458.25pt;height:10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" fillcolor="#548dd4 [1951]">
                <v:textbox>
                  <w:txbxContent>
                    <w:p w14:paraId="68946904" w14:textId="77777777" w:rsidR="00984735" w:rsidRPr="00127B06" w:rsidRDefault="00984735" w:rsidP="00E4757D">
                      <w:pPr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84DA9">
        <w:br w:type="page"/>
      </w:r>
    </w:p>
    <w:p w14:paraId="6FE6E0AB" w14:textId="77777777" w:rsidR="00E4757D" w:rsidRDefault="00E4757D" w:rsidP="00E4757D"/>
    <w:p w14:paraId="0745E4C1" w14:textId="77777777" w:rsidR="00E4757D" w:rsidRDefault="00E4757D" w:rsidP="00E4757D">
      <w:pPr>
        <w:pStyle w:val="LSStandardtext"/>
      </w:pPr>
      <w:r>
        <w:t>„Funktionskarten“</w:t>
      </w:r>
    </w:p>
    <w:p w14:paraId="1F65717E" w14:textId="77777777" w:rsidR="00E4757D" w:rsidRDefault="00E4757D" w:rsidP="00E4757D"/>
    <w:tbl>
      <w:tblPr>
        <w:tblStyle w:val="Tabellenraster"/>
        <w:tblW w:w="7621" w:type="dxa"/>
        <w:tbl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single" w:sz="4" w:space="0" w:color="9BBB59" w:themeColor="accent3"/>
          <w:insideV w:val="single" w:sz="4" w:space="0" w:color="9BBB59" w:themeColor="accent3"/>
        </w:tblBorders>
        <w:shd w:val="clear" w:color="auto" w:fill="CCC0D9" w:themeFill="accent4" w:themeFillTint="66"/>
        <w:tblLook w:val="04A0" w:firstRow="1" w:lastRow="0" w:firstColumn="1" w:lastColumn="0" w:noHBand="0" w:noVBand="1"/>
      </w:tblPr>
      <w:tblGrid>
        <w:gridCol w:w="3510"/>
        <w:gridCol w:w="4111"/>
      </w:tblGrid>
      <w:tr w:rsidR="00E4757D" w14:paraId="3292AFDF" w14:textId="77777777" w:rsidTr="00851435">
        <w:trPr>
          <w:trHeight w:hRule="exact" w:val="1418"/>
        </w:trPr>
        <w:tc>
          <w:tcPr>
            <w:tcW w:w="3510" w:type="dxa"/>
            <w:shd w:val="clear" w:color="auto" w:fill="CCC0D9" w:themeFill="accent4" w:themeFillTint="66"/>
            <w:vAlign w:val="center"/>
          </w:tcPr>
          <w:p w14:paraId="11BFBD27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f(x)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 xml:space="preserve">3 </w:t>
            </w:r>
            <w:r w:rsidRPr="00127B06">
              <w:rPr>
                <w:sz w:val="32"/>
                <w:szCs w:val="32"/>
              </w:rPr>
              <w:t>- 3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 xml:space="preserve"> + 2x</w:t>
            </w:r>
          </w:p>
        </w:tc>
        <w:tc>
          <w:tcPr>
            <w:tcW w:w="4111" w:type="dxa"/>
            <w:shd w:val="clear" w:color="auto" w:fill="CCC0D9" w:themeFill="accent4" w:themeFillTint="66"/>
            <w:vAlign w:val="center"/>
          </w:tcPr>
          <w:p w14:paraId="03C8347F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g(x)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- 9 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 xml:space="preserve"> + 26 x - 23</w:t>
            </w:r>
          </w:p>
        </w:tc>
      </w:tr>
      <w:tr w:rsidR="00E4757D" w14:paraId="15D3FDAB" w14:textId="77777777" w:rsidTr="00851435">
        <w:trPr>
          <w:trHeight w:hRule="exact" w:val="1418"/>
        </w:trPr>
        <w:tc>
          <w:tcPr>
            <w:tcW w:w="3510" w:type="dxa"/>
            <w:shd w:val="clear" w:color="auto" w:fill="CCC0D9" w:themeFill="accent4" w:themeFillTint="66"/>
            <w:vAlign w:val="center"/>
          </w:tcPr>
          <w:p w14:paraId="4071DFA5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h(x)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- 6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 xml:space="preserve"> + 11 x - 4</w:t>
            </w:r>
          </w:p>
        </w:tc>
        <w:tc>
          <w:tcPr>
            <w:tcW w:w="4111" w:type="dxa"/>
            <w:shd w:val="clear" w:color="auto" w:fill="CCC0D9" w:themeFill="accent4" w:themeFillTint="66"/>
            <w:vAlign w:val="center"/>
          </w:tcPr>
          <w:p w14:paraId="6B9D8A6A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i(x)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+ 3 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 xml:space="preserve"> + 2 x + 2</w:t>
            </w:r>
          </w:p>
        </w:tc>
      </w:tr>
      <w:tr w:rsidR="00E4757D" w14:paraId="094279FE" w14:textId="77777777" w:rsidTr="00851435">
        <w:trPr>
          <w:trHeight w:hRule="exact" w:val="1418"/>
        </w:trPr>
        <w:tc>
          <w:tcPr>
            <w:tcW w:w="3510" w:type="dxa"/>
            <w:shd w:val="clear" w:color="auto" w:fill="CCC0D9" w:themeFill="accent4" w:themeFillTint="66"/>
            <w:vAlign w:val="center"/>
          </w:tcPr>
          <w:p w14:paraId="00B75806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j(x)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- 3  x</w:t>
            </w:r>
            <w:r w:rsidRPr="00127B06">
              <w:rPr>
                <w:sz w:val="32"/>
                <w:szCs w:val="32"/>
                <w:vertAlign w:val="superscript"/>
              </w:rPr>
              <w:t xml:space="preserve">2 </w:t>
            </w:r>
            <w:r w:rsidRPr="00127B06">
              <w:rPr>
                <w:sz w:val="32"/>
                <w:szCs w:val="32"/>
              </w:rPr>
              <w:t>+ x + 1</w:t>
            </w:r>
          </w:p>
        </w:tc>
        <w:tc>
          <w:tcPr>
            <w:tcW w:w="4111" w:type="dxa"/>
            <w:shd w:val="clear" w:color="auto" w:fill="CCC0D9" w:themeFill="accent4" w:themeFillTint="66"/>
            <w:vAlign w:val="center"/>
          </w:tcPr>
          <w:p w14:paraId="14B89BEC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k(x)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- 6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 xml:space="preserve"> + 14 x - 9</w:t>
            </w:r>
          </w:p>
        </w:tc>
      </w:tr>
      <w:tr w:rsidR="00E4757D" w14:paraId="41E990A9" w14:textId="77777777" w:rsidTr="00851435">
        <w:trPr>
          <w:trHeight w:hRule="exact" w:val="1418"/>
        </w:trPr>
        <w:tc>
          <w:tcPr>
            <w:tcW w:w="3510" w:type="dxa"/>
            <w:shd w:val="clear" w:color="auto" w:fill="CCC0D9" w:themeFill="accent4" w:themeFillTint="66"/>
            <w:vAlign w:val="center"/>
          </w:tcPr>
          <w:p w14:paraId="564EA84D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l(x)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+ 3 * x</w:t>
            </w:r>
            <w:r w:rsidRPr="00127B06">
              <w:rPr>
                <w:sz w:val="32"/>
                <w:szCs w:val="32"/>
                <w:vertAlign w:val="superscript"/>
              </w:rPr>
              <w:t xml:space="preserve">2 </w:t>
            </w:r>
            <w:r w:rsidRPr="00127B06">
              <w:rPr>
                <w:sz w:val="32"/>
                <w:szCs w:val="32"/>
              </w:rPr>
              <w:t>+ 5 x+ 6</w:t>
            </w:r>
          </w:p>
        </w:tc>
        <w:tc>
          <w:tcPr>
            <w:tcW w:w="4111" w:type="dxa"/>
            <w:shd w:val="clear" w:color="auto" w:fill="CCC0D9" w:themeFill="accent4" w:themeFillTint="66"/>
            <w:vAlign w:val="center"/>
          </w:tcPr>
          <w:p w14:paraId="229B7BD0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m(x)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+ 3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</w:p>
        </w:tc>
      </w:tr>
      <w:tr w:rsidR="00E4757D" w14:paraId="1461C8E5" w14:textId="77777777" w:rsidTr="00851435">
        <w:trPr>
          <w:trHeight w:hRule="exact" w:val="1418"/>
        </w:trPr>
        <w:tc>
          <w:tcPr>
            <w:tcW w:w="3510" w:type="dxa"/>
            <w:shd w:val="clear" w:color="auto" w:fill="CCC0D9" w:themeFill="accent4" w:themeFillTint="66"/>
            <w:vAlign w:val="center"/>
          </w:tcPr>
          <w:p w14:paraId="385F82C7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n(x)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 xml:space="preserve"> - 3  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>+ 4</w:t>
            </w:r>
          </w:p>
        </w:tc>
        <w:tc>
          <w:tcPr>
            <w:tcW w:w="4111" w:type="dxa"/>
            <w:shd w:val="clear" w:color="auto" w:fill="CCC0D9" w:themeFill="accent4" w:themeFillTint="66"/>
            <w:vAlign w:val="center"/>
          </w:tcPr>
          <w:p w14:paraId="4328EEE6" w14:textId="77777777" w:rsidR="00E4757D" w:rsidRPr="00127B06" w:rsidRDefault="00E4757D" w:rsidP="00513555">
            <w:pPr>
              <w:jc w:val="center"/>
              <w:rPr>
                <w:sz w:val="32"/>
                <w:szCs w:val="32"/>
              </w:rPr>
            </w:pPr>
            <w:r w:rsidRPr="00127B06">
              <w:rPr>
                <w:sz w:val="32"/>
                <w:szCs w:val="32"/>
              </w:rPr>
              <w:t>o(x)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=</w:t>
            </w:r>
            <w:r>
              <w:rPr>
                <w:sz w:val="32"/>
                <w:szCs w:val="32"/>
              </w:rPr>
              <w:t xml:space="preserve"> </w:t>
            </w:r>
            <w:r w:rsidRPr="00127B06">
              <w:rPr>
                <w:sz w:val="32"/>
                <w:szCs w:val="32"/>
              </w:rPr>
              <w:t>x</w:t>
            </w:r>
            <w:r w:rsidRPr="00127B06">
              <w:rPr>
                <w:sz w:val="32"/>
                <w:szCs w:val="32"/>
                <w:vertAlign w:val="superscript"/>
              </w:rPr>
              <w:t>3</w:t>
            </w:r>
            <w:r w:rsidRPr="00127B06">
              <w:rPr>
                <w:sz w:val="32"/>
                <w:szCs w:val="32"/>
              </w:rPr>
              <w:t>-2x</w:t>
            </w:r>
            <w:r w:rsidRPr="00127B06">
              <w:rPr>
                <w:sz w:val="32"/>
                <w:szCs w:val="32"/>
                <w:vertAlign w:val="superscript"/>
              </w:rPr>
              <w:t>2</w:t>
            </w:r>
            <w:r w:rsidRPr="00127B06">
              <w:rPr>
                <w:sz w:val="32"/>
                <w:szCs w:val="32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16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27</m:t>
                  </m:r>
                </m:den>
              </m:f>
            </m:oMath>
          </w:p>
        </w:tc>
      </w:tr>
    </w:tbl>
    <w:p w14:paraId="0664BCC8" w14:textId="77777777" w:rsidR="00E4757D" w:rsidRPr="004F5616" w:rsidRDefault="00E4757D" w:rsidP="00E4757D"/>
    <w:p w14:paraId="61AAF1FC" w14:textId="77777777" w:rsidR="00E4757D" w:rsidRDefault="00E4757D" w:rsidP="00E4757D">
      <w:r>
        <w:br w:type="page"/>
      </w:r>
    </w:p>
    <w:p w14:paraId="37128E89" w14:textId="5DF2F3B6" w:rsidR="00E4757D" w:rsidRDefault="00E4757D" w:rsidP="00E4757D">
      <w:pPr>
        <w:pStyle w:val="LSStandardtext"/>
      </w:pPr>
      <w:r>
        <w:lastRenderedPageBreak/>
        <w:t>Übersicht der einzelnen Beispiele:</w:t>
      </w:r>
    </w:p>
    <w:tbl>
      <w:tblPr>
        <w:tblStyle w:val="Tabellenraster"/>
        <w:tblW w:w="10256" w:type="dxa"/>
        <w:tblLayout w:type="fixed"/>
        <w:tblLook w:val="04A0" w:firstRow="1" w:lastRow="0" w:firstColumn="1" w:lastColumn="0" w:noHBand="0" w:noVBand="1"/>
      </w:tblPr>
      <w:tblGrid>
        <w:gridCol w:w="2660"/>
        <w:gridCol w:w="2136"/>
        <w:gridCol w:w="2084"/>
        <w:gridCol w:w="1820"/>
        <w:gridCol w:w="1556"/>
      </w:tblGrid>
      <w:tr w:rsidR="00E4757D" w14:paraId="15D3ACB9" w14:textId="77777777" w:rsidTr="00513555">
        <w:tc>
          <w:tcPr>
            <w:tcW w:w="2660" w:type="dxa"/>
          </w:tcPr>
          <w:p w14:paraId="6BA46CD5" w14:textId="77777777" w:rsidR="00E4757D" w:rsidRPr="008D6425" w:rsidRDefault="00E4757D" w:rsidP="00513555">
            <w:pPr>
              <w:rPr>
                <w:noProof/>
                <w:sz w:val="28"/>
                <w:szCs w:val="28"/>
              </w:rPr>
            </w:pPr>
            <w:r w:rsidRPr="008D6425">
              <w:rPr>
                <w:noProof/>
                <w:sz w:val="28"/>
                <w:szCs w:val="28"/>
              </w:rPr>
              <w:t>Graph</w:t>
            </w:r>
          </w:p>
        </w:tc>
        <w:tc>
          <w:tcPr>
            <w:tcW w:w="2136" w:type="dxa"/>
          </w:tcPr>
          <w:p w14:paraId="1DF00C89" w14:textId="77777777" w:rsidR="00E4757D" w:rsidRPr="008D6425" w:rsidRDefault="00E4757D" w:rsidP="00513555">
            <w:pPr>
              <w:rPr>
                <w:noProof/>
                <w:sz w:val="28"/>
                <w:szCs w:val="28"/>
              </w:rPr>
            </w:pPr>
            <w:r w:rsidRPr="008D6425">
              <w:rPr>
                <w:noProof/>
                <w:sz w:val="28"/>
                <w:szCs w:val="28"/>
              </w:rPr>
              <w:t>Funktionsterm</w:t>
            </w:r>
          </w:p>
        </w:tc>
        <w:tc>
          <w:tcPr>
            <w:tcW w:w="2084" w:type="dxa"/>
          </w:tcPr>
          <w:p w14:paraId="1D1D9F7D" w14:textId="77777777" w:rsidR="00E4757D" w:rsidRPr="008D6425" w:rsidRDefault="00E4757D" w:rsidP="00513555">
            <w:pPr>
              <w:rPr>
                <w:noProof/>
                <w:sz w:val="28"/>
                <w:szCs w:val="28"/>
              </w:rPr>
            </w:pPr>
            <w:r w:rsidRPr="008D6425">
              <w:rPr>
                <w:noProof/>
                <w:sz w:val="28"/>
                <w:szCs w:val="28"/>
              </w:rPr>
              <w:t>X-Wert des Wendepunktes</w:t>
            </w:r>
          </w:p>
        </w:tc>
        <w:tc>
          <w:tcPr>
            <w:tcW w:w="1820" w:type="dxa"/>
          </w:tcPr>
          <w:p w14:paraId="147C4F56" w14:textId="77777777" w:rsidR="00E4757D" w:rsidRPr="008D6425" w:rsidRDefault="00E4757D" w:rsidP="00513555">
            <w:pPr>
              <w:rPr>
                <w:noProof/>
                <w:sz w:val="28"/>
                <w:szCs w:val="28"/>
              </w:rPr>
            </w:pPr>
            <w:r w:rsidRPr="008D6425">
              <w:rPr>
                <w:noProof/>
                <w:sz w:val="28"/>
                <w:szCs w:val="28"/>
              </w:rPr>
              <w:t>verschobene Funktion</w:t>
            </w:r>
          </w:p>
        </w:tc>
        <w:tc>
          <w:tcPr>
            <w:tcW w:w="1556" w:type="dxa"/>
          </w:tcPr>
          <w:p w14:paraId="7FFC504F" w14:textId="77777777" w:rsidR="00E4757D" w:rsidRPr="008D6425" w:rsidRDefault="00E4757D" w:rsidP="00513555">
            <w:pPr>
              <w:rPr>
                <w:noProof/>
                <w:sz w:val="28"/>
                <w:szCs w:val="28"/>
              </w:rPr>
            </w:pPr>
            <w:r w:rsidRPr="008D6425">
              <w:rPr>
                <w:noProof/>
                <w:sz w:val="28"/>
                <w:szCs w:val="28"/>
              </w:rPr>
              <w:t>Bedingung</w:t>
            </w:r>
            <m:oMath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</w:rPr>
                <w:br/>
              </m:r>
            </m:oMath>
            <m:oMathPara>
              <m:oMath>
                <m:f>
                  <m:fPr>
                    <m:ctrlP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p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  <m:t>27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noProof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q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  <m:t>4</m:t>
                    </m:r>
                  </m:den>
                </m:f>
              </m:oMath>
            </m:oMathPara>
          </w:p>
          <w:p w14:paraId="0DA1DE23" w14:textId="77777777" w:rsidR="00E4757D" w:rsidRPr="008D6425" w:rsidRDefault="00E4757D" w:rsidP="00513555">
            <w:pPr>
              <w:rPr>
                <w:noProof/>
                <w:sz w:val="28"/>
                <w:szCs w:val="28"/>
              </w:rPr>
            </w:pPr>
          </w:p>
        </w:tc>
      </w:tr>
      <w:tr w:rsidR="00E4757D" w14:paraId="3F2AB4BA" w14:textId="77777777" w:rsidTr="00513555">
        <w:tc>
          <w:tcPr>
            <w:tcW w:w="2660" w:type="dxa"/>
          </w:tcPr>
          <w:p w14:paraId="7495FE09" w14:textId="77777777" w:rsidR="00E4757D" w:rsidRDefault="00E4757D" w:rsidP="00513555">
            <w:r w:rsidRPr="00B3171D">
              <w:rPr>
                <w:noProof/>
              </w:rPr>
              <w:drawing>
                <wp:inline distT="0" distB="0" distL="0" distR="0" wp14:anchorId="4F1F429E" wp14:editId="7D4B8FFF">
                  <wp:extent cx="1573200" cy="1080000"/>
                  <wp:effectExtent l="0" t="0" r="8255" b="635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  <w:vAlign w:val="center"/>
          </w:tcPr>
          <w:p w14:paraId="393F8E64" w14:textId="77777777" w:rsidR="00E4757D" w:rsidRPr="008D6425" w:rsidRDefault="00E4757D" w:rsidP="00513555">
            <w:pPr>
              <w:rPr>
                <w:color w:val="95B3D7" w:themeColor="accent1" w:themeTint="99"/>
              </w:rPr>
            </w:pPr>
            <w:r w:rsidRPr="008D6425">
              <w:rPr>
                <w:color w:val="95B3D7" w:themeColor="accent1" w:themeTint="99"/>
              </w:rPr>
              <w:t>f(x)</w:t>
            </w:r>
            <w:r>
              <w:rPr>
                <w:color w:val="95B3D7" w:themeColor="accent1" w:themeTint="99"/>
              </w:rPr>
              <w:t xml:space="preserve"> </w:t>
            </w:r>
            <w:r w:rsidRPr="008D6425">
              <w:rPr>
                <w:color w:val="95B3D7" w:themeColor="accent1" w:themeTint="99"/>
              </w:rPr>
              <w:t>=</w:t>
            </w:r>
            <w:r>
              <w:rPr>
                <w:color w:val="95B3D7" w:themeColor="accent1" w:themeTint="99"/>
              </w:rPr>
              <w:t xml:space="preserve"> </w:t>
            </w:r>
            <w:r w:rsidRPr="008D6425">
              <w:rPr>
                <w:color w:val="95B3D7" w:themeColor="accent1" w:themeTint="99"/>
              </w:rPr>
              <w:t>x</w:t>
            </w:r>
            <w:r w:rsidRPr="008D6425">
              <w:rPr>
                <w:color w:val="95B3D7" w:themeColor="accent1" w:themeTint="99"/>
                <w:vertAlign w:val="superscript"/>
              </w:rPr>
              <w:t xml:space="preserve">3 </w:t>
            </w:r>
            <w:r w:rsidRPr="008D6425">
              <w:rPr>
                <w:color w:val="95B3D7" w:themeColor="accent1" w:themeTint="99"/>
              </w:rPr>
              <w:t>- 3 x</w:t>
            </w:r>
            <w:r w:rsidRPr="008D6425">
              <w:rPr>
                <w:color w:val="95B3D7" w:themeColor="accent1" w:themeTint="99"/>
                <w:vertAlign w:val="superscript"/>
              </w:rPr>
              <w:t>2</w:t>
            </w:r>
            <w:r w:rsidRPr="008D6425">
              <w:rPr>
                <w:color w:val="95B3D7" w:themeColor="accent1" w:themeTint="99"/>
              </w:rPr>
              <w:t xml:space="preserve"> + 2x</w:t>
            </w:r>
          </w:p>
        </w:tc>
        <w:tc>
          <w:tcPr>
            <w:tcW w:w="2084" w:type="dxa"/>
            <w:vAlign w:val="center"/>
          </w:tcPr>
          <w:p w14:paraId="56465430" w14:textId="77777777" w:rsidR="00E4757D" w:rsidRPr="008D6425" w:rsidRDefault="00E4757D" w:rsidP="00513555">
            <w:pPr>
              <w:rPr>
                <w:color w:val="95B3D7" w:themeColor="accent1" w:themeTint="99"/>
              </w:rPr>
            </w:pPr>
            <w:proofErr w:type="spellStart"/>
            <w:r w:rsidRPr="008D6425">
              <w:rPr>
                <w:color w:val="95B3D7" w:themeColor="accent1" w:themeTint="99"/>
              </w:rPr>
              <w:t>x</w:t>
            </w:r>
            <w:r w:rsidRPr="008D6425">
              <w:rPr>
                <w:color w:val="95B3D7" w:themeColor="accent1" w:themeTint="99"/>
                <w:vertAlign w:val="subscript"/>
              </w:rPr>
              <w:t>w</w:t>
            </w:r>
            <w:proofErr w:type="spellEnd"/>
            <w:r w:rsidRPr="008D6425">
              <w:rPr>
                <w:color w:val="95B3D7" w:themeColor="accent1" w:themeTint="99"/>
                <w:vertAlign w:val="subscript"/>
              </w:rPr>
              <w:t xml:space="preserve"> </w:t>
            </w:r>
            <w:r w:rsidRPr="008D6425">
              <w:rPr>
                <w:color w:val="95B3D7" w:themeColor="accent1" w:themeTint="99"/>
              </w:rPr>
              <w:t>= 1</w:t>
            </w:r>
          </w:p>
        </w:tc>
        <w:tc>
          <w:tcPr>
            <w:tcW w:w="1820" w:type="dxa"/>
            <w:vAlign w:val="center"/>
          </w:tcPr>
          <w:p w14:paraId="6318A8AD" w14:textId="77777777" w:rsidR="00E4757D" w:rsidRPr="008D6425" w:rsidRDefault="00E4757D" w:rsidP="00513555">
            <w:pPr>
              <w:rPr>
                <w:color w:val="95B3D7" w:themeColor="accent1" w:themeTint="99"/>
              </w:rPr>
            </w:pPr>
            <w:proofErr w:type="spellStart"/>
            <w:r w:rsidRPr="008D6425">
              <w:rPr>
                <w:color w:val="95B3D7" w:themeColor="accent1" w:themeTint="99"/>
              </w:rPr>
              <w:t>f</w:t>
            </w:r>
            <w:r w:rsidRPr="008D6425">
              <w:rPr>
                <w:color w:val="95B3D7" w:themeColor="accent1" w:themeTint="99"/>
                <w:vertAlign w:val="subscript"/>
              </w:rPr>
              <w:t>v</w:t>
            </w:r>
            <w:proofErr w:type="spellEnd"/>
            <w:r w:rsidRPr="008D6425">
              <w:rPr>
                <w:color w:val="95B3D7" w:themeColor="accent1" w:themeTint="99"/>
                <w:vertAlign w:val="subscript"/>
              </w:rPr>
              <w:t xml:space="preserve"> </w:t>
            </w:r>
            <w:r w:rsidRPr="008D6425">
              <w:rPr>
                <w:color w:val="95B3D7" w:themeColor="accent1" w:themeTint="99"/>
              </w:rPr>
              <w:t>(x)</w:t>
            </w:r>
            <w:r>
              <w:rPr>
                <w:color w:val="95B3D7" w:themeColor="accent1" w:themeTint="99"/>
              </w:rPr>
              <w:t xml:space="preserve"> </w:t>
            </w:r>
            <w:r w:rsidRPr="008D6425">
              <w:rPr>
                <w:color w:val="95B3D7" w:themeColor="accent1" w:themeTint="99"/>
              </w:rPr>
              <w:t>= x</w:t>
            </w:r>
            <w:r w:rsidRPr="008D6425">
              <w:rPr>
                <w:color w:val="95B3D7" w:themeColor="accent1" w:themeTint="99"/>
                <w:vertAlign w:val="superscript"/>
              </w:rPr>
              <w:t>3</w:t>
            </w:r>
            <w:r w:rsidRPr="008D6425">
              <w:rPr>
                <w:color w:val="95B3D7" w:themeColor="accent1" w:themeTint="99"/>
              </w:rPr>
              <w:t xml:space="preserve"> - x</w:t>
            </w:r>
          </w:p>
        </w:tc>
        <w:tc>
          <w:tcPr>
            <w:tcW w:w="1556" w:type="dxa"/>
            <w:vAlign w:val="center"/>
          </w:tcPr>
          <w:p w14:paraId="440BDCA0" w14:textId="77777777" w:rsidR="00E4757D" w:rsidRPr="008D6425" w:rsidRDefault="002675AC" w:rsidP="00513555">
            <w:pPr>
              <w:rPr>
                <w:rFonts w:eastAsiaTheme="minorEastAsia"/>
                <w:color w:val="95B3D7" w:themeColor="accent1" w:themeTint="99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color w:val="95B3D7" w:themeColor="accent1" w:themeTint="99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95B3D7" w:themeColor="accent1" w:themeTint="99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95B3D7" w:themeColor="accent1" w:themeTint="99"/>
                          </w:rPr>
                          <m:t>-1</m:t>
                        </m:r>
                      </m:e>
                      <m:sup>
                        <m:r>
                          <w:rPr>
                            <w:rFonts w:ascii="Cambria Math" w:hAnsi="Cambria Math"/>
                            <w:color w:val="95B3D7" w:themeColor="accent1" w:themeTint="99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color w:val="95B3D7" w:themeColor="accent1" w:themeTint="99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  <w:color w:val="95B3D7" w:themeColor="accent1" w:themeTint="99"/>
                  </w:rPr>
                  <m:t>+0&lt;0</m:t>
                </m:r>
              </m:oMath>
            </m:oMathPara>
          </w:p>
          <w:p w14:paraId="161BAF8F" w14:textId="77777777" w:rsidR="00E4757D" w:rsidRPr="008D6425" w:rsidRDefault="00E4757D" w:rsidP="00513555">
            <w:pPr>
              <w:rPr>
                <w:rFonts w:eastAsiaTheme="minorEastAsia"/>
                <w:color w:val="95B3D7" w:themeColor="accent1" w:themeTint="99"/>
              </w:rPr>
            </w:pPr>
            <w:r w:rsidRPr="008D6425">
              <w:rPr>
                <w:rFonts w:eastAsiaTheme="minorEastAsia"/>
                <w:color w:val="95B3D7" w:themeColor="accent1" w:themeTint="99"/>
              </w:rPr>
              <w:t>3 Nullstellen</w:t>
            </w:r>
          </w:p>
        </w:tc>
      </w:tr>
      <w:tr w:rsidR="00E4757D" w14:paraId="0E8B3783" w14:textId="77777777" w:rsidTr="00513555">
        <w:tc>
          <w:tcPr>
            <w:tcW w:w="2660" w:type="dxa"/>
          </w:tcPr>
          <w:p w14:paraId="64640AC0" w14:textId="77777777" w:rsidR="00E4757D" w:rsidRDefault="00E4757D" w:rsidP="00513555">
            <w:r w:rsidRPr="00866AB3">
              <w:rPr>
                <w:noProof/>
              </w:rPr>
              <w:drawing>
                <wp:inline distT="0" distB="0" distL="0" distR="0" wp14:anchorId="56E0195B" wp14:editId="6E398B4D">
                  <wp:extent cx="1645200" cy="1080000"/>
                  <wp:effectExtent l="0" t="0" r="0" b="635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6CFD5704" w14:textId="77777777" w:rsidR="00E4757D" w:rsidRDefault="00E4757D" w:rsidP="00513555"/>
        </w:tc>
        <w:tc>
          <w:tcPr>
            <w:tcW w:w="2084" w:type="dxa"/>
          </w:tcPr>
          <w:p w14:paraId="4E002A8A" w14:textId="77777777" w:rsidR="00E4757D" w:rsidRDefault="00E4757D" w:rsidP="00513555"/>
        </w:tc>
        <w:tc>
          <w:tcPr>
            <w:tcW w:w="1820" w:type="dxa"/>
          </w:tcPr>
          <w:p w14:paraId="776CD429" w14:textId="77777777" w:rsidR="00E4757D" w:rsidRDefault="00E4757D" w:rsidP="00513555"/>
        </w:tc>
        <w:tc>
          <w:tcPr>
            <w:tcW w:w="1556" w:type="dxa"/>
          </w:tcPr>
          <w:p w14:paraId="2514158B" w14:textId="77777777" w:rsidR="00E4757D" w:rsidRPr="00237F84" w:rsidRDefault="00E4757D" w:rsidP="00513555"/>
        </w:tc>
      </w:tr>
      <w:tr w:rsidR="00E4757D" w14:paraId="23CAF687" w14:textId="77777777" w:rsidTr="00513555">
        <w:tc>
          <w:tcPr>
            <w:tcW w:w="2660" w:type="dxa"/>
          </w:tcPr>
          <w:p w14:paraId="0DDD510B" w14:textId="77777777" w:rsidR="00E4757D" w:rsidRDefault="00E4757D" w:rsidP="00513555">
            <w:r w:rsidRPr="00866AB3">
              <w:rPr>
                <w:noProof/>
              </w:rPr>
              <w:drawing>
                <wp:inline distT="0" distB="0" distL="0" distR="0" wp14:anchorId="30A2019C" wp14:editId="52248215">
                  <wp:extent cx="1645200" cy="1080000"/>
                  <wp:effectExtent l="0" t="0" r="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7E7ACC2A" w14:textId="77777777" w:rsidR="00E4757D" w:rsidRDefault="00E4757D" w:rsidP="00513555"/>
        </w:tc>
        <w:tc>
          <w:tcPr>
            <w:tcW w:w="2084" w:type="dxa"/>
          </w:tcPr>
          <w:p w14:paraId="47F757CD" w14:textId="77777777" w:rsidR="00E4757D" w:rsidRDefault="00E4757D" w:rsidP="00513555"/>
        </w:tc>
        <w:tc>
          <w:tcPr>
            <w:tcW w:w="1820" w:type="dxa"/>
          </w:tcPr>
          <w:p w14:paraId="76F02691" w14:textId="77777777" w:rsidR="00E4757D" w:rsidRDefault="00E4757D" w:rsidP="00513555"/>
        </w:tc>
        <w:tc>
          <w:tcPr>
            <w:tcW w:w="1556" w:type="dxa"/>
          </w:tcPr>
          <w:p w14:paraId="7604735F" w14:textId="77777777" w:rsidR="00E4757D" w:rsidRDefault="00E4757D" w:rsidP="00513555"/>
        </w:tc>
      </w:tr>
      <w:tr w:rsidR="00E4757D" w14:paraId="09E03CEB" w14:textId="77777777" w:rsidTr="00513555">
        <w:tc>
          <w:tcPr>
            <w:tcW w:w="2660" w:type="dxa"/>
          </w:tcPr>
          <w:p w14:paraId="3C606BFD" w14:textId="77777777" w:rsidR="00E4757D" w:rsidRDefault="00E4757D" w:rsidP="00513555">
            <w:r w:rsidRPr="00866AB3">
              <w:rPr>
                <w:noProof/>
              </w:rPr>
              <w:drawing>
                <wp:inline distT="0" distB="0" distL="0" distR="0" wp14:anchorId="5D9F333F" wp14:editId="3F7DED00">
                  <wp:extent cx="1645200" cy="1080000"/>
                  <wp:effectExtent l="0" t="0" r="0" b="635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5A1BA5AC" w14:textId="77777777" w:rsidR="00E4757D" w:rsidRDefault="00E4757D" w:rsidP="00513555"/>
        </w:tc>
        <w:tc>
          <w:tcPr>
            <w:tcW w:w="2084" w:type="dxa"/>
          </w:tcPr>
          <w:p w14:paraId="71AF8C60" w14:textId="77777777" w:rsidR="00E4757D" w:rsidRDefault="00E4757D" w:rsidP="00513555"/>
        </w:tc>
        <w:tc>
          <w:tcPr>
            <w:tcW w:w="1820" w:type="dxa"/>
          </w:tcPr>
          <w:p w14:paraId="76A9375B" w14:textId="77777777" w:rsidR="00E4757D" w:rsidRDefault="00E4757D" w:rsidP="00513555"/>
        </w:tc>
        <w:tc>
          <w:tcPr>
            <w:tcW w:w="1556" w:type="dxa"/>
          </w:tcPr>
          <w:p w14:paraId="54BDA142" w14:textId="77777777" w:rsidR="00E4757D" w:rsidRDefault="00E4757D" w:rsidP="00513555"/>
        </w:tc>
      </w:tr>
      <w:tr w:rsidR="00E4757D" w14:paraId="66A8EB42" w14:textId="77777777" w:rsidTr="00513555">
        <w:tc>
          <w:tcPr>
            <w:tcW w:w="2660" w:type="dxa"/>
          </w:tcPr>
          <w:p w14:paraId="7A8DB1F9" w14:textId="77777777" w:rsidR="00E4757D" w:rsidRDefault="00E4757D" w:rsidP="00513555">
            <w:r w:rsidRPr="00866AB3">
              <w:rPr>
                <w:noProof/>
              </w:rPr>
              <w:drawing>
                <wp:inline distT="0" distB="0" distL="0" distR="0" wp14:anchorId="5CF9EF2B" wp14:editId="7B591A1C">
                  <wp:extent cx="1645200" cy="1080000"/>
                  <wp:effectExtent l="0" t="0" r="0" b="635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28F19CE9" w14:textId="77777777" w:rsidR="00E4757D" w:rsidRDefault="00E4757D" w:rsidP="00513555"/>
        </w:tc>
        <w:tc>
          <w:tcPr>
            <w:tcW w:w="2084" w:type="dxa"/>
          </w:tcPr>
          <w:p w14:paraId="581D6F6F" w14:textId="77777777" w:rsidR="00E4757D" w:rsidRDefault="00E4757D" w:rsidP="00513555"/>
        </w:tc>
        <w:tc>
          <w:tcPr>
            <w:tcW w:w="1820" w:type="dxa"/>
          </w:tcPr>
          <w:p w14:paraId="7C48D887" w14:textId="77777777" w:rsidR="00E4757D" w:rsidRDefault="00E4757D" w:rsidP="00513555"/>
        </w:tc>
        <w:tc>
          <w:tcPr>
            <w:tcW w:w="1556" w:type="dxa"/>
          </w:tcPr>
          <w:p w14:paraId="11A79FC4" w14:textId="77777777" w:rsidR="00E4757D" w:rsidRDefault="00E4757D" w:rsidP="00513555"/>
        </w:tc>
      </w:tr>
      <w:tr w:rsidR="00E4757D" w14:paraId="743E2CD0" w14:textId="77777777" w:rsidTr="00513555">
        <w:tc>
          <w:tcPr>
            <w:tcW w:w="2660" w:type="dxa"/>
          </w:tcPr>
          <w:p w14:paraId="795620A2" w14:textId="77777777" w:rsidR="00E4757D" w:rsidRDefault="00E4757D" w:rsidP="00513555">
            <w:r w:rsidRPr="00866AB3">
              <w:rPr>
                <w:noProof/>
              </w:rPr>
              <w:drawing>
                <wp:inline distT="0" distB="0" distL="0" distR="0" wp14:anchorId="244BAE0B" wp14:editId="066097DE">
                  <wp:extent cx="1645200" cy="1080000"/>
                  <wp:effectExtent l="0" t="0" r="0" b="635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782EE900" w14:textId="77777777" w:rsidR="00E4757D" w:rsidRDefault="00E4757D" w:rsidP="00513555"/>
        </w:tc>
        <w:tc>
          <w:tcPr>
            <w:tcW w:w="2084" w:type="dxa"/>
          </w:tcPr>
          <w:p w14:paraId="3AAD9279" w14:textId="77777777" w:rsidR="00E4757D" w:rsidRDefault="00E4757D" w:rsidP="00513555"/>
        </w:tc>
        <w:tc>
          <w:tcPr>
            <w:tcW w:w="1820" w:type="dxa"/>
          </w:tcPr>
          <w:p w14:paraId="2FD8EDF8" w14:textId="77777777" w:rsidR="00E4757D" w:rsidRDefault="00E4757D" w:rsidP="00513555"/>
        </w:tc>
        <w:tc>
          <w:tcPr>
            <w:tcW w:w="1556" w:type="dxa"/>
          </w:tcPr>
          <w:p w14:paraId="302E1DE8" w14:textId="77777777" w:rsidR="00E4757D" w:rsidRDefault="00E4757D" w:rsidP="00513555"/>
        </w:tc>
      </w:tr>
      <w:tr w:rsidR="00E4757D" w14:paraId="16F21604" w14:textId="77777777" w:rsidTr="00513555">
        <w:tc>
          <w:tcPr>
            <w:tcW w:w="2660" w:type="dxa"/>
          </w:tcPr>
          <w:p w14:paraId="104A181C" w14:textId="77777777" w:rsidR="00E4757D" w:rsidRDefault="00E4757D" w:rsidP="00513555">
            <w:r w:rsidRPr="00866AB3">
              <w:rPr>
                <w:noProof/>
              </w:rPr>
              <w:drawing>
                <wp:inline distT="0" distB="0" distL="0" distR="0" wp14:anchorId="42AED825" wp14:editId="48A6DBA2">
                  <wp:extent cx="1645200" cy="1080000"/>
                  <wp:effectExtent l="0" t="0" r="0" b="635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058B96E8" w14:textId="77777777" w:rsidR="00E4757D" w:rsidRDefault="00E4757D" w:rsidP="00513555"/>
        </w:tc>
        <w:tc>
          <w:tcPr>
            <w:tcW w:w="2084" w:type="dxa"/>
          </w:tcPr>
          <w:p w14:paraId="5729069D" w14:textId="77777777" w:rsidR="00E4757D" w:rsidRDefault="00E4757D" w:rsidP="00513555"/>
        </w:tc>
        <w:tc>
          <w:tcPr>
            <w:tcW w:w="1820" w:type="dxa"/>
          </w:tcPr>
          <w:p w14:paraId="5BEFA80C" w14:textId="77777777" w:rsidR="00E4757D" w:rsidRDefault="00E4757D" w:rsidP="00513555"/>
        </w:tc>
        <w:tc>
          <w:tcPr>
            <w:tcW w:w="1556" w:type="dxa"/>
          </w:tcPr>
          <w:p w14:paraId="140ECD99" w14:textId="77777777" w:rsidR="00E4757D" w:rsidRDefault="00E4757D" w:rsidP="00513555"/>
        </w:tc>
      </w:tr>
      <w:tr w:rsidR="00E4757D" w14:paraId="260E3B5F" w14:textId="77777777" w:rsidTr="00513555">
        <w:tc>
          <w:tcPr>
            <w:tcW w:w="2660" w:type="dxa"/>
          </w:tcPr>
          <w:p w14:paraId="60434A1A" w14:textId="77777777" w:rsidR="00E4757D" w:rsidRDefault="00E4757D" w:rsidP="00513555">
            <w:r w:rsidRPr="00650DA8">
              <w:rPr>
                <w:noProof/>
              </w:rPr>
              <w:lastRenderedPageBreak/>
              <w:drawing>
                <wp:inline distT="0" distB="0" distL="0" distR="0" wp14:anchorId="4444A7AC" wp14:editId="18E158D0">
                  <wp:extent cx="1573200" cy="1080000"/>
                  <wp:effectExtent l="0" t="0" r="8255" b="635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107EBF8F" w14:textId="77777777" w:rsidR="00E4757D" w:rsidRDefault="00E4757D" w:rsidP="00513555"/>
        </w:tc>
        <w:tc>
          <w:tcPr>
            <w:tcW w:w="2084" w:type="dxa"/>
          </w:tcPr>
          <w:p w14:paraId="69878AF1" w14:textId="77777777" w:rsidR="00E4757D" w:rsidRDefault="00E4757D" w:rsidP="00513555"/>
        </w:tc>
        <w:tc>
          <w:tcPr>
            <w:tcW w:w="1820" w:type="dxa"/>
          </w:tcPr>
          <w:p w14:paraId="0FEA3005" w14:textId="77777777" w:rsidR="00E4757D" w:rsidRDefault="00E4757D" w:rsidP="00513555"/>
        </w:tc>
        <w:tc>
          <w:tcPr>
            <w:tcW w:w="1556" w:type="dxa"/>
          </w:tcPr>
          <w:p w14:paraId="2640FBF2" w14:textId="77777777" w:rsidR="00E4757D" w:rsidRDefault="00E4757D" w:rsidP="00513555"/>
        </w:tc>
      </w:tr>
      <w:tr w:rsidR="00E4757D" w14:paraId="230C3343" w14:textId="77777777" w:rsidTr="00513555">
        <w:tc>
          <w:tcPr>
            <w:tcW w:w="2660" w:type="dxa"/>
          </w:tcPr>
          <w:p w14:paraId="0B0877CB" w14:textId="77777777" w:rsidR="00E4757D" w:rsidRPr="00052B93" w:rsidRDefault="00E4757D" w:rsidP="00513555">
            <w:r w:rsidRPr="00650DA8">
              <w:rPr>
                <w:noProof/>
              </w:rPr>
              <w:drawing>
                <wp:inline distT="0" distB="0" distL="0" distR="0" wp14:anchorId="1818E98C" wp14:editId="0EC46C5D">
                  <wp:extent cx="1573200" cy="1080000"/>
                  <wp:effectExtent l="0" t="0" r="8255" b="635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5EE856C6" w14:textId="77777777" w:rsidR="00E4757D" w:rsidRPr="00052B93" w:rsidRDefault="00E4757D" w:rsidP="00513555"/>
        </w:tc>
        <w:tc>
          <w:tcPr>
            <w:tcW w:w="2084" w:type="dxa"/>
          </w:tcPr>
          <w:p w14:paraId="1255D455" w14:textId="77777777" w:rsidR="00E4757D" w:rsidRDefault="00E4757D" w:rsidP="00513555"/>
        </w:tc>
        <w:tc>
          <w:tcPr>
            <w:tcW w:w="1820" w:type="dxa"/>
          </w:tcPr>
          <w:p w14:paraId="01BF71A9" w14:textId="77777777" w:rsidR="00E4757D" w:rsidRDefault="00E4757D" w:rsidP="00513555"/>
        </w:tc>
        <w:tc>
          <w:tcPr>
            <w:tcW w:w="1556" w:type="dxa"/>
          </w:tcPr>
          <w:p w14:paraId="28781D63" w14:textId="77777777" w:rsidR="00E4757D" w:rsidRDefault="00E4757D" w:rsidP="00513555"/>
        </w:tc>
      </w:tr>
      <w:tr w:rsidR="00E4757D" w14:paraId="5E1B0F1A" w14:textId="77777777" w:rsidTr="00513555">
        <w:tc>
          <w:tcPr>
            <w:tcW w:w="2660" w:type="dxa"/>
          </w:tcPr>
          <w:p w14:paraId="26176915" w14:textId="77777777" w:rsidR="00E4757D" w:rsidRPr="00052B93" w:rsidRDefault="00E4757D" w:rsidP="00513555">
            <w:pPr>
              <w:rPr>
                <w:noProof/>
              </w:rPr>
            </w:pPr>
            <w:r w:rsidRPr="00B3171D">
              <w:rPr>
                <w:noProof/>
              </w:rPr>
              <w:drawing>
                <wp:inline distT="0" distB="0" distL="0" distR="0" wp14:anchorId="207DF0B9" wp14:editId="1A88A0E2">
                  <wp:extent cx="1573200" cy="1080000"/>
                  <wp:effectExtent l="0" t="0" r="8255" b="635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6B271900" w14:textId="77777777" w:rsidR="00E4757D" w:rsidRPr="00BB7B8A" w:rsidRDefault="00E4757D" w:rsidP="00513555"/>
        </w:tc>
        <w:tc>
          <w:tcPr>
            <w:tcW w:w="2084" w:type="dxa"/>
          </w:tcPr>
          <w:p w14:paraId="55F7150D" w14:textId="77777777" w:rsidR="00E4757D" w:rsidRDefault="00E4757D" w:rsidP="00513555"/>
        </w:tc>
        <w:tc>
          <w:tcPr>
            <w:tcW w:w="1820" w:type="dxa"/>
          </w:tcPr>
          <w:p w14:paraId="02EF7DE6" w14:textId="77777777" w:rsidR="00E4757D" w:rsidRDefault="00E4757D" w:rsidP="00513555"/>
        </w:tc>
        <w:tc>
          <w:tcPr>
            <w:tcW w:w="1556" w:type="dxa"/>
          </w:tcPr>
          <w:p w14:paraId="38BDA2CB" w14:textId="77777777" w:rsidR="00E4757D" w:rsidRDefault="00E4757D" w:rsidP="00513555"/>
        </w:tc>
      </w:tr>
    </w:tbl>
    <w:p w14:paraId="3CCBA5CD" w14:textId="262F8E60" w:rsidR="00E4757D" w:rsidRDefault="00E4757D" w:rsidP="00E4757D">
      <w:pPr>
        <w:pStyle w:val="LSStandardtext"/>
        <w:rPr>
          <w:color w:val="FF0000"/>
        </w:rPr>
      </w:pPr>
    </w:p>
    <w:p w14:paraId="0975BF3C" w14:textId="77777777" w:rsidR="00E4757D" w:rsidRDefault="00E4757D">
      <w:pPr>
        <w:rPr>
          <w:color w:val="FF0000"/>
        </w:rPr>
      </w:pPr>
      <w:r>
        <w:rPr>
          <w:color w:val="FF0000"/>
        </w:rPr>
        <w:br w:type="page"/>
      </w:r>
    </w:p>
    <w:p w14:paraId="7A809E47" w14:textId="77777777" w:rsidR="00E4757D" w:rsidRDefault="00E4757D" w:rsidP="00E4757D">
      <w:pPr>
        <w:pStyle w:val="LSStandardtext"/>
      </w:pPr>
      <w:r>
        <w:lastRenderedPageBreak/>
        <w:t>Lösungen</w:t>
      </w:r>
    </w:p>
    <w:p w14:paraId="54547F74" w14:textId="77777777" w:rsidR="00E4757D" w:rsidRDefault="00E4757D" w:rsidP="00E4757D">
      <w:pPr>
        <w:pStyle w:val="LSStandardtext"/>
      </w:pPr>
    </w:p>
    <w:tbl>
      <w:tblPr>
        <w:tblStyle w:val="Tabellenraster"/>
        <w:tblW w:w="9982" w:type="dxa"/>
        <w:tblLayout w:type="fixed"/>
        <w:tblLook w:val="04A0" w:firstRow="1" w:lastRow="0" w:firstColumn="1" w:lastColumn="0" w:noHBand="0" w:noVBand="1"/>
      </w:tblPr>
      <w:tblGrid>
        <w:gridCol w:w="2806"/>
        <w:gridCol w:w="2122"/>
        <w:gridCol w:w="142"/>
        <w:gridCol w:w="850"/>
        <w:gridCol w:w="142"/>
        <w:gridCol w:w="1984"/>
        <w:gridCol w:w="1936"/>
      </w:tblGrid>
      <w:tr w:rsidR="00E4757D" w:rsidRPr="00481D19" w14:paraId="63DF9CB7" w14:textId="77777777" w:rsidTr="00513555">
        <w:tc>
          <w:tcPr>
            <w:tcW w:w="2806" w:type="dxa"/>
            <w:vAlign w:val="center"/>
          </w:tcPr>
          <w:p w14:paraId="56AC4271" w14:textId="77777777" w:rsidR="00E4757D" w:rsidRPr="00481D19" w:rsidRDefault="00E4757D" w:rsidP="00513555">
            <w:pPr>
              <w:rPr>
                <w:noProof/>
                <w:sz w:val="28"/>
                <w:szCs w:val="28"/>
              </w:rPr>
            </w:pPr>
            <w:r w:rsidRPr="00481D19">
              <w:rPr>
                <w:noProof/>
                <w:sz w:val="28"/>
                <w:szCs w:val="28"/>
              </w:rPr>
              <w:t>Graph</w:t>
            </w:r>
          </w:p>
        </w:tc>
        <w:tc>
          <w:tcPr>
            <w:tcW w:w="2264" w:type="dxa"/>
            <w:gridSpan w:val="2"/>
            <w:vAlign w:val="center"/>
          </w:tcPr>
          <w:p w14:paraId="297DDF37" w14:textId="77777777" w:rsidR="00E4757D" w:rsidRPr="00481D19" w:rsidRDefault="00E4757D" w:rsidP="00513555">
            <w:pPr>
              <w:rPr>
                <w:sz w:val="28"/>
                <w:szCs w:val="28"/>
              </w:rPr>
            </w:pPr>
            <w:r w:rsidRPr="00481D19">
              <w:rPr>
                <w:sz w:val="28"/>
                <w:szCs w:val="28"/>
              </w:rPr>
              <w:t>Funktionsterm</w:t>
            </w:r>
          </w:p>
        </w:tc>
        <w:tc>
          <w:tcPr>
            <w:tcW w:w="992" w:type="dxa"/>
            <w:gridSpan w:val="2"/>
            <w:vAlign w:val="center"/>
          </w:tcPr>
          <w:p w14:paraId="5CE9059D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X-Wert des Wend</w:t>
            </w:r>
            <w:r w:rsidRPr="00481D19">
              <w:rPr>
                <w:sz w:val="20"/>
                <w:szCs w:val="20"/>
              </w:rPr>
              <w:t>e</w:t>
            </w:r>
            <w:r w:rsidRPr="00481D19">
              <w:rPr>
                <w:sz w:val="20"/>
                <w:szCs w:val="20"/>
              </w:rPr>
              <w:t>punktes</w:t>
            </w:r>
          </w:p>
        </w:tc>
        <w:tc>
          <w:tcPr>
            <w:tcW w:w="1984" w:type="dxa"/>
            <w:vAlign w:val="center"/>
          </w:tcPr>
          <w:p w14:paraId="7289408F" w14:textId="77777777" w:rsidR="00E4757D" w:rsidRPr="00481D19" w:rsidRDefault="00E4757D" w:rsidP="00513555">
            <w:pPr>
              <w:rPr>
                <w:sz w:val="28"/>
                <w:szCs w:val="28"/>
              </w:rPr>
            </w:pPr>
            <w:r w:rsidRPr="00481D19">
              <w:rPr>
                <w:sz w:val="28"/>
                <w:szCs w:val="28"/>
              </w:rPr>
              <w:t>verschobene Funktion</w:t>
            </w:r>
          </w:p>
        </w:tc>
        <w:tc>
          <w:tcPr>
            <w:tcW w:w="1936" w:type="dxa"/>
            <w:vAlign w:val="center"/>
          </w:tcPr>
          <w:p w14:paraId="167E96B4" w14:textId="77777777" w:rsidR="00E4757D" w:rsidRPr="00481D19" w:rsidRDefault="00E4757D" w:rsidP="00513555">
            <w:pPr>
              <w:rPr>
                <w:rFonts w:eastAsiaTheme="minorEastAsia"/>
                <w:sz w:val="24"/>
                <w:szCs w:val="24"/>
              </w:rPr>
            </w:pPr>
            <w:r w:rsidRPr="00481D19">
              <w:rPr>
                <w:rFonts w:eastAsia="Calibri"/>
                <w:sz w:val="24"/>
                <w:szCs w:val="24"/>
              </w:rPr>
              <w:t>Bedingung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w:br/>
              </m:r>
            </m:oMath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4</m:t>
                    </m:r>
                  </m:den>
                </m:f>
              </m:oMath>
            </m:oMathPara>
          </w:p>
          <w:p w14:paraId="11682852" w14:textId="77777777" w:rsidR="00E4757D" w:rsidRPr="00481D19" w:rsidRDefault="00E4757D" w:rsidP="00513555">
            <w:pPr>
              <w:rPr>
                <w:rFonts w:eastAsia="Calibri"/>
                <w:sz w:val="28"/>
                <w:szCs w:val="28"/>
              </w:rPr>
            </w:pPr>
          </w:p>
        </w:tc>
      </w:tr>
      <w:tr w:rsidR="00E4757D" w:rsidRPr="00481D19" w14:paraId="519084EA" w14:textId="77777777" w:rsidTr="00513555">
        <w:tc>
          <w:tcPr>
            <w:tcW w:w="2806" w:type="dxa"/>
          </w:tcPr>
          <w:p w14:paraId="148C0AE6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6C83092F" wp14:editId="7A04409D">
                  <wp:extent cx="1573200" cy="1080000"/>
                  <wp:effectExtent l="0" t="0" r="8255" b="635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5B8ADB0A" w14:textId="77777777" w:rsidR="00E4757D" w:rsidRPr="00481D19" w:rsidRDefault="00E4757D" w:rsidP="00513555">
            <w:pPr>
              <w:rPr>
                <w:color w:val="95B3D7" w:themeColor="accent1" w:themeTint="99"/>
                <w:sz w:val="24"/>
                <w:szCs w:val="24"/>
              </w:rPr>
            </w:pPr>
            <w:r w:rsidRPr="00481D19">
              <w:rPr>
                <w:color w:val="95B3D7" w:themeColor="accent1" w:themeTint="99"/>
                <w:sz w:val="24"/>
                <w:szCs w:val="24"/>
              </w:rPr>
              <w:t>f(x)=x</w:t>
            </w:r>
            <w:r w:rsidRPr="00481D19">
              <w:rPr>
                <w:color w:val="95B3D7" w:themeColor="accent1" w:themeTint="99"/>
                <w:sz w:val="24"/>
                <w:szCs w:val="24"/>
                <w:vertAlign w:val="superscript"/>
              </w:rPr>
              <w:t xml:space="preserve">3 </w:t>
            </w:r>
            <w:r w:rsidRPr="00481D19">
              <w:rPr>
                <w:color w:val="95B3D7" w:themeColor="accent1" w:themeTint="99"/>
                <w:sz w:val="24"/>
                <w:szCs w:val="24"/>
              </w:rPr>
              <w:t>- 3 x</w:t>
            </w:r>
            <w:r w:rsidRPr="00481D19">
              <w:rPr>
                <w:color w:val="95B3D7" w:themeColor="accent1" w:themeTint="99"/>
                <w:sz w:val="24"/>
                <w:szCs w:val="24"/>
                <w:vertAlign w:val="superscript"/>
              </w:rPr>
              <w:t>2</w:t>
            </w:r>
            <w:r w:rsidRPr="00481D19">
              <w:rPr>
                <w:color w:val="95B3D7" w:themeColor="accent1" w:themeTint="99"/>
                <w:sz w:val="24"/>
                <w:szCs w:val="24"/>
              </w:rPr>
              <w:t xml:space="preserve"> + 2x</w:t>
            </w:r>
          </w:p>
        </w:tc>
        <w:tc>
          <w:tcPr>
            <w:tcW w:w="992" w:type="dxa"/>
            <w:gridSpan w:val="2"/>
            <w:vAlign w:val="center"/>
          </w:tcPr>
          <w:p w14:paraId="79020564" w14:textId="77777777" w:rsidR="00E4757D" w:rsidRPr="00481D19" w:rsidRDefault="00E4757D" w:rsidP="00513555">
            <w:pPr>
              <w:rPr>
                <w:color w:val="95B3D7" w:themeColor="accent1" w:themeTint="99"/>
                <w:sz w:val="28"/>
                <w:szCs w:val="28"/>
              </w:rPr>
            </w:pPr>
            <w:proofErr w:type="spellStart"/>
            <w:r w:rsidRPr="00481D19">
              <w:rPr>
                <w:color w:val="95B3D7" w:themeColor="accent1" w:themeTint="99"/>
                <w:sz w:val="28"/>
                <w:szCs w:val="28"/>
              </w:rPr>
              <w:t>x</w:t>
            </w:r>
            <w:r w:rsidRPr="00481D19">
              <w:rPr>
                <w:color w:val="95B3D7" w:themeColor="accent1" w:themeTint="99"/>
                <w:sz w:val="28"/>
                <w:szCs w:val="28"/>
                <w:vertAlign w:val="subscript"/>
              </w:rPr>
              <w:t>w</w:t>
            </w:r>
            <w:proofErr w:type="spellEnd"/>
            <w:r w:rsidRPr="00481D19">
              <w:rPr>
                <w:color w:val="95B3D7" w:themeColor="accent1" w:themeTint="99"/>
                <w:sz w:val="28"/>
                <w:szCs w:val="28"/>
                <w:vertAlign w:val="subscript"/>
              </w:rPr>
              <w:t xml:space="preserve"> </w:t>
            </w:r>
            <w:r w:rsidRPr="00481D19">
              <w:rPr>
                <w:color w:val="95B3D7" w:themeColor="accent1" w:themeTint="99"/>
                <w:sz w:val="28"/>
                <w:szCs w:val="28"/>
              </w:rPr>
              <w:t>= 1</w:t>
            </w:r>
          </w:p>
        </w:tc>
        <w:tc>
          <w:tcPr>
            <w:tcW w:w="1984" w:type="dxa"/>
            <w:vAlign w:val="center"/>
          </w:tcPr>
          <w:p w14:paraId="5D95C9B5" w14:textId="77777777" w:rsidR="00E4757D" w:rsidRPr="00481D19" w:rsidRDefault="00E4757D" w:rsidP="00513555">
            <w:pPr>
              <w:rPr>
                <w:color w:val="95B3D7" w:themeColor="accent1" w:themeTint="99"/>
                <w:sz w:val="24"/>
                <w:szCs w:val="24"/>
              </w:rPr>
            </w:pPr>
            <w:proofErr w:type="spellStart"/>
            <w:r w:rsidRPr="00481D19">
              <w:rPr>
                <w:color w:val="95B3D7" w:themeColor="accent1" w:themeTint="99"/>
                <w:sz w:val="24"/>
                <w:szCs w:val="24"/>
              </w:rPr>
              <w:t>f</w:t>
            </w:r>
            <w:r w:rsidRPr="00481D19">
              <w:rPr>
                <w:color w:val="95B3D7" w:themeColor="accent1" w:themeTint="99"/>
                <w:sz w:val="24"/>
                <w:szCs w:val="24"/>
                <w:vertAlign w:val="subscript"/>
              </w:rPr>
              <w:t>v</w:t>
            </w:r>
            <w:proofErr w:type="spellEnd"/>
            <w:r w:rsidRPr="00481D19">
              <w:rPr>
                <w:color w:val="95B3D7" w:themeColor="accent1" w:themeTint="99"/>
                <w:sz w:val="24"/>
                <w:szCs w:val="24"/>
                <w:vertAlign w:val="subscript"/>
              </w:rPr>
              <w:t xml:space="preserve"> </w:t>
            </w:r>
            <w:r w:rsidRPr="00481D19">
              <w:rPr>
                <w:color w:val="95B3D7" w:themeColor="accent1" w:themeTint="99"/>
                <w:sz w:val="24"/>
                <w:szCs w:val="24"/>
              </w:rPr>
              <w:t>(x)= x</w:t>
            </w:r>
            <w:r w:rsidRPr="00481D19">
              <w:rPr>
                <w:color w:val="95B3D7" w:themeColor="accent1" w:themeTint="99"/>
                <w:sz w:val="24"/>
                <w:szCs w:val="24"/>
                <w:vertAlign w:val="superscript"/>
              </w:rPr>
              <w:t>3</w:t>
            </w:r>
            <w:r w:rsidRPr="00481D19">
              <w:rPr>
                <w:color w:val="95B3D7" w:themeColor="accent1" w:themeTint="99"/>
                <w:sz w:val="24"/>
                <w:szCs w:val="24"/>
              </w:rPr>
              <w:t xml:space="preserve"> - x</w:t>
            </w:r>
          </w:p>
        </w:tc>
        <w:tc>
          <w:tcPr>
            <w:tcW w:w="1936" w:type="dxa"/>
            <w:vAlign w:val="center"/>
          </w:tcPr>
          <w:p w14:paraId="566812AC" w14:textId="77777777" w:rsidR="00E4757D" w:rsidRPr="00481D19" w:rsidRDefault="002675AC" w:rsidP="00513555">
            <w:pPr>
              <w:rPr>
                <w:rFonts w:eastAsiaTheme="minorEastAsia"/>
                <w:color w:val="95B3D7" w:themeColor="accent1" w:themeTint="99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color w:val="95B3D7" w:themeColor="accent1" w:themeTint="99"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95B3D7" w:themeColor="accent1" w:themeTint="99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95B3D7" w:themeColor="accent1" w:themeTint="99"/>
                            <w:sz w:val="28"/>
                            <w:szCs w:val="28"/>
                          </w:rPr>
                          <m:t>-1</m:t>
                        </m:r>
                      </m:e>
                      <m:sup>
                        <m:r>
                          <w:rPr>
                            <w:rFonts w:ascii="Cambria Math" w:hAnsi="Cambria Math"/>
                            <w:color w:val="95B3D7" w:themeColor="accent1" w:themeTint="99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color w:val="95B3D7" w:themeColor="accent1" w:themeTint="99"/>
                        <w:sz w:val="28"/>
                        <w:szCs w:val="28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  <w:color w:val="95B3D7" w:themeColor="accent1" w:themeTint="99"/>
                    <w:sz w:val="28"/>
                    <w:szCs w:val="28"/>
                  </w:rPr>
                  <m:t>+0&lt;0</m:t>
                </m:r>
              </m:oMath>
            </m:oMathPara>
          </w:p>
          <w:p w14:paraId="71A13C3B" w14:textId="77777777" w:rsidR="00E4757D" w:rsidRPr="00481D19" w:rsidRDefault="00E4757D" w:rsidP="00513555">
            <w:pPr>
              <w:rPr>
                <w:rFonts w:eastAsiaTheme="minorEastAsia"/>
                <w:color w:val="95B3D7" w:themeColor="accent1" w:themeTint="99"/>
                <w:sz w:val="28"/>
                <w:szCs w:val="28"/>
              </w:rPr>
            </w:pPr>
            <w:r w:rsidRPr="00481D19">
              <w:rPr>
                <w:rFonts w:eastAsiaTheme="minorEastAsia"/>
                <w:color w:val="95B3D7" w:themeColor="accent1" w:themeTint="99"/>
                <w:sz w:val="28"/>
                <w:szCs w:val="28"/>
              </w:rPr>
              <w:t>3 Nullstellen</w:t>
            </w:r>
          </w:p>
        </w:tc>
      </w:tr>
      <w:tr w:rsidR="00E4757D" w:rsidRPr="00481D19" w14:paraId="5DC6B475" w14:textId="77777777" w:rsidTr="00513555">
        <w:tc>
          <w:tcPr>
            <w:tcW w:w="2806" w:type="dxa"/>
          </w:tcPr>
          <w:p w14:paraId="3047EAFD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102FC07F" wp14:editId="12F88C8D">
                  <wp:extent cx="1645200" cy="1080000"/>
                  <wp:effectExtent l="0" t="0" r="0" b="6350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520EA78D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g(x)=x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- 9  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  <w:r w:rsidRPr="00481D19">
              <w:rPr>
                <w:sz w:val="20"/>
                <w:szCs w:val="20"/>
              </w:rPr>
              <w:t xml:space="preserve"> + 26 x - 23</w:t>
            </w:r>
          </w:p>
        </w:tc>
        <w:tc>
          <w:tcPr>
            <w:tcW w:w="992" w:type="dxa"/>
            <w:gridSpan w:val="2"/>
            <w:vAlign w:val="center"/>
          </w:tcPr>
          <w:p w14:paraId="173EBC8B" w14:textId="77777777" w:rsidR="00E4757D" w:rsidRPr="00481D19" w:rsidRDefault="00E4757D" w:rsidP="00513555">
            <w:r w:rsidRPr="00481D19">
              <w:t>(3/1)</w:t>
            </w:r>
          </w:p>
        </w:tc>
        <w:tc>
          <w:tcPr>
            <w:tcW w:w="1984" w:type="dxa"/>
            <w:vAlign w:val="center"/>
          </w:tcPr>
          <w:p w14:paraId="5CD3DEAF" w14:textId="77777777" w:rsidR="00E4757D" w:rsidRPr="00481D19" w:rsidRDefault="00E4757D" w:rsidP="00513555">
            <w:proofErr w:type="spellStart"/>
            <w:r w:rsidRPr="00481D19">
              <w:t>g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rPr>
                <w:vertAlign w:val="subscript"/>
              </w:rPr>
              <w:t xml:space="preserve"> </w:t>
            </w:r>
            <w:r w:rsidRPr="00481D19">
              <w:t>(x)=x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x + 1</w:t>
            </w:r>
          </w:p>
        </w:tc>
        <w:tc>
          <w:tcPr>
            <w:tcW w:w="1936" w:type="dxa"/>
            <w:vAlign w:val="center"/>
          </w:tcPr>
          <w:p w14:paraId="4712D6A3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(-1)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&gt;0</m:t>
                </m:r>
              </m:oMath>
            </m:oMathPara>
          </w:p>
          <w:p w14:paraId="38C0F6BE" w14:textId="77777777" w:rsidR="00E4757D" w:rsidRPr="00481D19" w:rsidRDefault="00E4757D" w:rsidP="00513555">
            <w:r w:rsidRPr="00481D19">
              <w:rPr>
                <w:rFonts w:eastAsiaTheme="minorEastAsia"/>
              </w:rPr>
              <w:t>1 Nullstelle</w:t>
            </w:r>
          </w:p>
        </w:tc>
      </w:tr>
      <w:tr w:rsidR="00E4757D" w:rsidRPr="00481D19" w14:paraId="42414EEB" w14:textId="77777777" w:rsidTr="00513555">
        <w:tc>
          <w:tcPr>
            <w:tcW w:w="2806" w:type="dxa"/>
          </w:tcPr>
          <w:p w14:paraId="2B05D9C0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6434AA7A" wp14:editId="537CFF6F">
                  <wp:extent cx="1645200" cy="1080000"/>
                  <wp:effectExtent l="0" t="0" r="0" b="6350"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1A7F6E26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h(x)=x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- 6 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  <w:r w:rsidRPr="00481D19">
              <w:rPr>
                <w:sz w:val="20"/>
                <w:szCs w:val="20"/>
              </w:rPr>
              <w:t xml:space="preserve"> + 11 x - 4</w:t>
            </w:r>
          </w:p>
        </w:tc>
        <w:tc>
          <w:tcPr>
            <w:tcW w:w="992" w:type="dxa"/>
            <w:gridSpan w:val="2"/>
            <w:vAlign w:val="center"/>
          </w:tcPr>
          <w:p w14:paraId="25B161A7" w14:textId="77777777" w:rsidR="00E4757D" w:rsidRPr="00481D19" w:rsidRDefault="00E4757D" w:rsidP="00513555">
            <w:r w:rsidRPr="00481D19">
              <w:t>(2/2)</w:t>
            </w:r>
          </w:p>
        </w:tc>
        <w:tc>
          <w:tcPr>
            <w:tcW w:w="1984" w:type="dxa"/>
            <w:vAlign w:val="center"/>
          </w:tcPr>
          <w:p w14:paraId="20FBFFD6" w14:textId="77777777" w:rsidR="00E4757D" w:rsidRPr="00481D19" w:rsidRDefault="00E4757D" w:rsidP="00513555">
            <w:proofErr w:type="spellStart"/>
            <w:r w:rsidRPr="00481D19">
              <w:t>h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x + 2</w:t>
            </w:r>
          </w:p>
        </w:tc>
        <w:tc>
          <w:tcPr>
            <w:tcW w:w="1936" w:type="dxa"/>
            <w:vAlign w:val="center"/>
          </w:tcPr>
          <w:p w14:paraId="7E92891C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(-1)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&gt;0</m:t>
                </m:r>
              </m:oMath>
            </m:oMathPara>
          </w:p>
          <w:p w14:paraId="56A2E53E" w14:textId="77777777" w:rsidR="00E4757D" w:rsidRPr="00481D19" w:rsidRDefault="00E4757D" w:rsidP="00513555">
            <w:r w:rsidRPr="00481D19">
              <w:rPr>
                <w:rFonts w:eastAsiaTheme="minorEastAsia"/>
              </w:rPr>
              <w:t>1 Nullstelle</w:t>
            </w:r>
          </w:p>
        </w:tc>
      </w:tr>
      <w:tr w:rsidR="00E4757D" w:rsidRPr="00481D19" w14:paraId="4EDFC9B9" w14:textId="77777777" w:rsidTr="00513555">
        <w:tc>
          <w:tcPr>
            <w:tcW w:w="2806" w:type="dxa"/>
          </w:tcPr>
          <w:p w14:paraId="5E7D6D94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7D601B7D" wp14:editId="6B0B8644">
                  <wp:extent cx="1645200" cy="1080000"/>
                  <wp:effectExtent l="0" t="0" r="0" b="6350"/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0CE1A94D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i(x)=x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+ 3  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  <w:r w:rsidRPr="00481D19">
              <w:rPr>
                <w:sz w:val="20"/>
                <w:szCs w:val="20"/>
              </w:rPr>
              <w:t xml:space="preserve"> + 2 x + 2</w:t>
            </w:r>
          </w:p>
        </w:tc>
        <w:tc>
          <w:tcPr>
            <w:tcW w:w="992" w:type="dxa"/>
            <w:gridSpan w:val="2"/>
            <w:vAlign w:val="center"/>
          </w:tcPr>
          <w:p w14:paraId="48289CFA" w14:textId="77777777" w:rsidR="00E4757D" w:rsidRPr="00481D19" w:rsidRDefault="00E4757D" w:rsidP="00513555">
            <w:r w:rsidRPr="00481D19">
              <w:t>(-1/2)</w:t>
            </w:r>
          </w:p>
        </w:tc>
        <w:tc>
          <w:tcPr>
            <w:tcW w:w="1984" w:type="dxa"/>
            <w:vAlign w:val="center"/>
          </w:tcPr>
          <w:p w14:paraId="591B10E4" w14:textId="77777777" w:rsidR="00E4757D" w:rsidRPr="00481D19" w:rsidRDefault="00E4757D" w:rsidP="00513555">
            <w:proofErr w:type="spellStart"/>
            <w:r w:rsidRPr="00481D19">
              <w:t>i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x + 2</w:t>
            </w:r>
          </w:p>
        </w:tc>
        <w:tc>
          <w:tcPr>
            <w:tcW w:w="1936" w:type="dxa"/>
            <w:vAlign w:val="center"/>
          </w:tcPr>
          <w:p w14:paraId="7E63CE25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(-1)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&gt;0</m:t>
                </m:r>
              </m:oMath>
            </m:oMathPara>
          </w:p>
          <w:p w14:paraId="55E8610B" w14:textId="77777777" w:rsidR="00E4757D" w:rsidRPr="00481D19" w:rsidRDefault="00E4757D" w:rsidP="00513555">
            <w:r w:rsidRPr="00481D19">
              <w:rPr>
                <w:rFonts w:eastAsiaTheme="minorEastAsia"/>
              </w:rPr>
              <w:t>1 Nullstelle</w:t>
            </w:r>
          </w:p>
        </w:tc>
      </w:tr>
      <w:tr w:rsidR="00E4757D" w:rsidRPr="00481D19" w14:paraId="03B9BB1B" w14:textId="77777777" w:rsidTr="00513555">
        <w:tc>
          <w:tcPr>
            <w:tcW w:w="2806" w:type="dxa"/>
          </w:tcPr>
          <w:p w14:paraId="7A4A992B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342AC249" wp14:editId="676C2D6E">
                  <wp:extent cx="1645200" cy="1080000"/>
                  <wp:effectExtent l="0" t="0" r="0" b="6350"/>
                  <wp:docPr id="39" name="Grafi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1AE2F418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j(x)=x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- 3  x</w:t>
            </w:r>
            <w:r w:rsidRPr="00481D19">
              <w:rPr>
                <w:sz w:val="20"/>
                <w:szCs w:val="20"/>
                <w:vertAlign w:val="superscript"/>
              </w:rPr>
              <w:t xml:space="preserve">2 </w:t>
            </w:r>
            <w:r w:rsidRPr="00481D19">
              <w:rPr>
                <w:sz w:val="20"/>
                <w:szCs w:val="20"/>
              </w:rPr>
              <w:t>+ x + 1</w:t>
            </w:r>
          </w:p>
        </w:tc>
        <w:tc>
          <w:tcPr>
            <w:tcW w:w="992" w:type="dxa"/>
            <w:gridSpan w:val="2"/>
            <w:vAlign w:val="center"/>
          </w:tcPr>
          <w:p w14:paraId="0FBAFEBC" w14:textId="77777777" w:rsidR="00E4757D" w:rsidRPr="00481D19" w:rsidRDefault="00E4757D" w:rsidP="00513555">
            <w:r w:rsidRPr="00481D19">
              <w:t>(1/0)</w:t>
            </w:r>
          </w:p>
        </w:tc>
        <w:tc>
          <w:tcPr>
            <w:tcW w:w="1984" w:type="dxa"/>
            <w:vAlign w:val="center"/>
          </w:tcPr>
          <w:p w14:paraId="13CB26C0" w14:textId="77777777" w:rsidR="00E4757D" w:rsidRPr="00481D19" w:rsidRDefault="00E4757D" w:rsidP="00513555">
            <w:proofErr w:type="spellStart"/>
            <w:r w:rsidRPr="00481D19">
              <w:t>j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- 2x</w:t>
            </w:r>
          </w:p>
        </w:tc>
        <w:tc>
          <w:tcPr>
            <w:tcW w:w="1936" w:type="dxa"/>
            <w:vAlign w:val="center"/>
          </w:tcPr>
          <w:p w14:paraId="739A4CEB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(-2)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+0&lt;0</m:t>
                </m:r>
              </m:oMath>
            </m:oMathPara>
          </w:p>
          <w:p w14:paraId="0185C3EB" w14:textId="77777777" w:rsidR="00E4757D" w:rsidRPr="00481D19" w:rsidRDefault="00E4757D" w:rsidP="00513555">
            <w:r w:rsidRPr="00481D19">
              <w:rPr>
                <w:rFonts w:eastAsiaTheme="minorEastAsia"/>
              </w:rPr>
              <w:t>3 Nullstellen</w:t>
            </w:r>
          </w:p>
        </w:tc>
      </w:tr>
      <w:tr w:rsidR="00E4757D" w:rsidRPr="00481D19" w14:paraId="6FF3865D" w14:textId="77777777" w:rsidTr="00513555">
        <w:tc>
          <w:tcPr>
            <w:tcW w:w="2806" w:type="dxa"/>
          </w:tcPr>
          <w:p w14:paraId="074BBF26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3C17B6AB" wp14:editId="74C79290">
                  <wp:extent cx="1645200" cy="1080000"/>
                  <wp:effectExtent l="0" t="0" r="0" b="6350"/>
                  <wp:docPr id="40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7FF0C697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k(x)=x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- 6 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  <w:r w:rsidRPr="00481D19">
              <w:rPr>
                <w:sz w:val="20"/>
                <w:szCs w:val="20"/>
              </w:rPr>
              <w:t xml:space="preserve"> + 14 x - 9</w:t>
            </w:r>
          </w:p>
        </w:tc>
        <w:tc>
          <w:tcPr>
            <w:tcW w:w="992" w:type="dxa"/>
            <w:gridSpan w:val="2"/>
            <w:vAlign w:val="center"/>
          </w:tcPr>
          <w:p w14:paraId="52FF96BD" w14:textId="77777777" w:rsidR="00E4757D" w:rsidRPr="00481D19" w:rsidRDefault="00E4757D" w:rsidP="00513555">
            <w:r w:rsidRPr="00481D19">
              <w:t>(2/3)</w:t>
            </w:r>
          </w:p>
        </w:tc>
        <w:tc>
          <w:tcPr>
            <w:tcW w:w="1984" w:type="dxa"/>
            <w:vAlign w:val="center"/>
          </w:tcPr>
          <w:p w14:paraId="3246A6E7" w14:textId="77777777" w:rsidR="00E4757D" w:rsidRPr="00481D19" w:rsidRDefault="00E4757D" w:rsidP="00513555">
            <w:proofErr w:type="spellStart"/>
            <w:r w:rsidRPr="00481D19">
              <w:t>k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+ 2x + 3</w:t>
            </w:r>
          </w:p>
        </w:tc>
        <w:tc>
          <w:tcPr>
            <w:tcW w:w="1936" w:type="dxa"/>
            <w:vAlign w:val="center"/>
          </w:tcPr>
          <w:p w14:paraId="5B7DC861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&gt;0</m:t>
                </m:r>
              </m:oMath>
            </m:oMathPara>
          </w:p>
          <w:p w14:paraId="037D10A0" w14:textId="77777777" w:rsidR="00E4757D" w:rsidRPr="00481D19" w:rsidRDefault="00E4757D" w:rsidP="00513555">
            <w:r w:rsidRPr="00481D19">
              <w:rPr>
                <w:rFonts w:eastAsiaTheme="minorEastAsia"/>
              </w:rPr>
              <w:t>1 Nullstelle</w:t>
            </w:r>
          </w:p>
        </w:tc>
      </w:tr>
      <w:tr w:rsidR="00E4757D" w:rsidRPr="00481D19" w14:paraId="40DD2351" w14:textId="77777777" w:rsidTr="00513555">
        <w:tc>
          <w:tcPr>
            <w:tcW w:w="2806" w:type="dxa"/>
          </w:tcPr>
          <w:p w14:paraId="6C769F7C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274E935A" wp14:editId="0C77B2E6">
                  <wp:extent cx="1645200" cy="1080000"/>
                  <wp:effectExtent l="0" t="0" r="0" b="6350"/>
                  <wp:docPr id="41" name="Grafi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  <w:gridSpan w:val="2"/>
            <w:vAlign w:val="center"/>
          </w:tcPr>
          <w:p w14:paraId="1DD14213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l(x)=x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+ 3 x</w:t>
            </w:r>
            <w:r w:rsidRPr="00481D19">
              <w:rPr>
                <w:sz w:val="20"/>
                <w:szCs w:val="20"/>
                <w:vertAlign w:val="superscript"/>
              </w:rPr>
              <w:t xml:space="preserve">2 </w:t>
            </w:r>
            <w:r w:rsidRPr="00481D19">
              <w:rPr>
                <w:sz w:val="20"/>
                <w:szCs w:val="20"/>
              </w:rPr>
              <w:t>+ 5 x+ 6</w:t>
            </w:r>
          </w:p>
        </w:tc>
        <w:tc>
          <w:tcPr>
            <w:tcW w:w="992" w:type="dxa"/>
            <w:gridSpan w:val="2"/>
            <w:vAlign w:val="center"/>
          </w:tcPr>
          <w:p w14:paraId="7FE08746" w14:textId="77777777" w:rsidR="00E4757D" w:rsidRPr="00481D19" w:rsidRDefault="00E4757D" w:rsidP="00513555">
            <w:r w:rsidRPr="00481D19">
              <w:t>(-1/3)</w:t>
            </w:r>
          </w:p>
        </w:tc>
        <w:tc>
          <w:tcPr>
            <w:tcW w:w="1984" w:type="dxa"/>
            <w:vAlign w:val="center"/>
          </w:tcPr>
          <w:p w14:paraId="63B2875B" w14:textId="77777777" w:rsidR="00E4757D" w:rsidRPr="00481D19" w:rsidRDefault="00E4757D" w:rsidP="00513555">
            <w:r w:rsidRPr="00481D19">
              <w:t>l</w:t>
            </w:r>
            <w:r w:rsidRPr="00481D19">
              <w:rPr>
                <w:vertAlign w:val="subscript"/>
              </w:rPr>
              <w:t>v</w:t>
            </w:r>
            <w:r w:rsidRPr="00481D19">
              <w:t>(x)= x</w:t>
            </w:r>
            <w:r w:rsidRPr="00481D19">
              <w:rPr>
                <w:vertAlign w:val="superscript"/>
              </w:rPr>
              <w:t xml:space="preserve">3 </w:t>
            </w:r>
            <w:r w:rsidRPr="00481D19">
              <w:t>+ 2x + 3</w:t>
            </w:r>
          </w:p>
        </w:tc>
        <w:tc>
          <w:tcPr>
            <w:tcW w:w="1936" w:type="dxa"/>
            <w:vAlign w:val="center"/>
          </w:tcPr>
          <w:p w14:paraId="52FFA2B9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&gt;0</m:t>
                </m:r>
              </m:oMath>
            </m:oMathPara>
          </w:p>
          <w:p w14:paraId="341265EE" w14:textId="77777777" w:rsidR="00E4757D" w:rsidRPr="00481D19" w:rsidRDefault="00E4757D" w:rsidP="00513555">
            <w:r w:rsidRPr="00481D19">
              <w:rPr>
                <w:rFonts w:eastAsiaTheme="minorEastAsia"/>
              </w:rPr>
              <w:t>1 Nullstelle</w:t>
            </w:r>
          </w:p>
        </w:tc>
      </w:tr>
      <w:tr w:rsidR="00E4757D" w:rsidRPr="00481D19" w14:paraId="164359C1" w14:textId="77777777" w:rsidTr="00513555">
        <w:tc>
          <w:tcPr>
            <w:tcW w:w="2806" w:type="dxa"/>
          </w:tcPr>
          <w:p w14:paraId="7EA0BBAE" w14:textId="77777777" w:rsidR="00E4757D" w:rsidRPr="00481D19" w:rsidRDefault="00E4757D" w:rsidP="00513555">
            <w:r w:rsidRPr="00481D19">
              <w:rPr>
                <w:noProof/>
              </w:rPr>
              <w:lastRenderedPageBreak/>
              <w:drawing>
                <wp:inline distT="0" distB="0" distL="0" distR="0" wp14:anchorId="6716D4CE" wp14:editId="71EEC5F7">
                  <wp:extent cx="1573200" cy="1080000"/>
                  <wp:effectExtent l="0" t="0" r="8255" b="6350"/>
                  <wp:docPr id="42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2" w:type="dxa"/>
            <w:vAlign w:val="center"/>
          </w:tcPr>
          <w:p w14:paraId="774CF992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m(x)=x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+ 3 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14:paraId="5F0F3D83" w14:textId="77777777" w:rsidR="00E4757D" w:rsidRPr="00481D19" w:rsidRDefault="00E4757D" w:rsidP="00513555">
            <w:r w:rsidRPr="00481D19">
              <w:t>(-1/2)</w:t>
            </w:r>
          </w:p>
        </w:tc>
        <w:tc>
          <w:tcPr>
            <w:tcW w:w="2126" w:type="dxa"/>
            <w:gridSpan w:val="2"/>
            <w:vAlign w:val="center"/>
          </w:tcPr>
          <w:p w14:paraId="66B7C4F2" w14:textId="77777777" w:rsidR="00E4757D" w:rsidRPr="00481D19" w:rsidRDefault="00E4757D" w:rsidP="00513555">
            <w:r w:rsidRPr="00481D19">
              <w:t>m</w:t>
            </w:r>
            <w:r w:rsidRPr="00481D19">
              <w:rPr>
                <w:vertAlign w:val="subscript"/>
              </w:rPr>
              <w:t>v</w:t>
            </w:r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- 3x + 2</w:t>
            </w:r>
          </w:p>
        </w:tc>
        <w:tc>
          <w:tcPr>
            <w:tcW w:w="1936" w:type="dxa"/>
            <w:vAlign w:val="center"/>
          </w:tcPr>
          <w:p w14:paraId="330B6982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(-3)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=0</m:t>
                </m:r>
              </m:oMath>
            </m:oMathPara>
          </w:p>
          <w:p w14:paraId="57DB61CA" w14:textId="77777777" w:rsidR="00E4757D" w:rsidRPr="00481D19" w:rsidRDefault="00E4757D" w:rsidP="00513555">
            <w:r w:rsidRPr="00481D19">
              <w:t>2 Nullstellen</w:t>
            </w:r>
          </w:p>
        </w:tc>
      </w:tr>
      <w:tr w:rsidR="00E4757D" w:rsidRPr="00481D19" w14:paraId="07670A9F" w14:textId="77777777" w:rsidTr="00513555">
        <w:tc>
          <w:tcPr>
            <w:tcW w:w="2806" w:type="dxa"/>
          </w:tcPr>
          <w:p w14:paraId="30D6ECA6" w14:textId="77777777" w:rsidR="00E4757D" w:rsidRPr="00481D19" w:rsidRDefault="00E4757D" w:rsidP="00513555">
            <w:r w:rsidRPr="00481D19">
              <w:rPr>
                <w:noProof/>
              </w:rPr>
              <w:drawing>
                <wp:inline distT="0" distB="0" distL="0" distR="0" wp14:anchorId="702D7A7B" wp14:editId="1BC0B427">
                  <wp:extent cx="1573200" cy="1080000"/>
                  <wp:effectExtent l="0" t="0" r="8255" b="6350"/>
                  <wp:docPr id="43" name="Grafi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2" w:type="dxa"/>
            <w:vAlign w:val="center"/>
          </w:tcPr>
          <w:p w14:paraId="4041643C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n(x)=x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 xml:space="preserve"> - 3  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  <w:r w:rsidRPr="00481D19">
              <w:rPr>
                <w:sz w:val="20"/>
                <w:szCs w:val="20"/>
              </w:rPr>
              <w:t>+ 4</w:t>
            </w:r>
          </w:p>
        </w:tc>
        <w:tc>
          <w:tcPr>
            <w:tcW w:w="992" w:type="dxa"/>
            <w:gridSpan w:val="2"/>
            <w:vAlign w:val="center"/>
          </w:tcPr>
          <w:p w14:paraId="27AF3A06" w14:textId="77777777" w:rsidR="00E4757D" w:rsidRPr="00481D19" w:rsidRDefault="00E4757D" w:rsidP="00513555">
            <w:r w:rsidRPr="00481D19">
              <w:t>(1/2)</w:t>
            </w:r>
          </w:p>
        </w:tc>
        <w:tc>
          <w:tcPr>
            <w:tcW w:w="2126" w:type="dxa"/>
            <w:gridSpan w:val="2"/>
            <w:vAlign w:val="center"/>
          </w:tcPr>
          <w:p w14:paraId="0851C50F" w14:textId="77777777" w:rsidR="00E4757D" w:rsidRPr="00481D19" w:rsidRDefault="00E4757D" w:rsidP="00513555">
            <w:proofErr w:type="spellStart"/>
            <w:r w:rsidRPr="00481D19">
              <w:t>n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- 3x + 2</w:t>
            </w:r>
          </w:p>
        </w:tc>
        <w:tc>
          <w:tcPr>
            <w:tcW w:w="1936" w:type="dxa"/>
            <w:vAlign w:val="center"/>
          </w:tcPr>
          <w:p w14:paraId="440191DD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(-3)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=0</m:t>
                </m:r>
              </m:oMath>
            </m:oMathPara>
          </w:p>
          <w:p w14:paraId="0B4594B8" w14:textId="77777777" w:rsidR="00E4757D" w:rsidRPr="00481D19" w:rsidRDefault="00E4757D" w:rsidP="00513555">
            <w:r w:rsidRPr="00481D19">
              <w:t>2 Nullstellen</w:t>
            </w:r>
          </w:p>
        </w:tc>
      </w:tr>
      <w:tr w:rsidR="00E4757D" w:rsidRPr="00481D19" w14:paraId="38D207D3" w14:textId="77777777" w:rsidTr="00513555">
        <w:tc>
          <w:tcPr>
            <w:tcW w:w="2806" w:type="dxa"/>
          </w:tcPr>
          <w:p w14:paraId="170F3CF2" w14:textId="77777777" w:rsidR="00E4757D" w:rsidRPr="00481D19" w:rsidRDefault="00E4757D" w:rsidP="00513555">
            <w:pPr>
              <w:rPr>
                <w:noProof/>
              </w:rPr>
            </w:pPr>
            <w:r w:rsidRPr="00481D19">
              <w:rPr>
                <w:noProof/>
              </w:rPr>
              <w:drawing>
                <wp:inline distT="0" distB="0" distL="0" distR="0" wp14:anchorId="4ACBEC32" wp14:editId="0C312491">
                  <wp:extent cx="1573200" cy="1080000"/>
                  <wp:effectExtent l="0" t="0" r="8255" b="6350"/>
                  <wp:docPr id="44" name="Grafi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2" w:type="dxa"/>
            <w:vAlign w:val="center"/>
          </w:tcPr>
          <w:p w14:paraId="3EA1D8D2" w14:textId="77777777" w:rsidR="00E4757D" w:rsidRPr="00481D19" w:rsidRDefault="00E4757D" w:rsidP="00513555">
            <w:pPr>
              <w:rPr>
                <w:sz w:val="20"/>
                <w:szCs w:val="20"/>
              </w:rPr>
            </w:pPr>
            <w:r w:rsidRPr="00481D19">
              <w:rPr>
                <w:sz w:val="20"/>
                <w:szCs w:val="20"/>
              </w:rPr>
              <w:t>o(x)=x</w:t>
            </w:r>
            <w:r w:rsidRPr="00481D19">
              <w:rPr>
                <w:sz w:val="20"/>
                <w:szCs w:val="20"/>
                <w:vertAlign w:val="superscript"/>
              </w:rPr>
              <w:t>3</w:t>
            </w:r>
            <w:r w:rsidRPr="00481D19">
              <w:rPr>
                <w:sz w:val="20"/>
                <w:szCs w:val="20"/>
              </w:rPr>
              <w:t>-2x</w:t>
            </w:r>
            <w:r w:rsidRPr="00481D19">
              <w:rPr>
                <w:sz w:val="20"/>
                <w:szCs w:val="20"/>
                <w:vertAlign w:val="superscript"/>
              </w:rPr>
              <w:t>2</w:t>
            </w:r>
            <w:r w:rsidRPr="00481D19">
              <w:rPr>
                <w:sz w:val="20"/>
                <w:szCs w:val="20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0"/>
                      <w:szCs w:val="20"/>
                    </w:rPr>
                    <m:t>16</m:t>
                  </m:r>
                </m:num>
                <m:den>
                  <m:r>
                    <w:rPr>
                      <w:rFonts w:ascii="Cambria Math" w:hAnsi="Cambria Math"/>
                      <w:sz w:val="20"/>
                      <w:szCs w:val="20"/>
                    </w:rPr>
                    <m:t>27</m:t>
                  </m:r>
                </m:den>
              </m:f>
            </m:oMath>
          </w:p>
        </w:tc>
        <w:tc>
          <w:tcPr>
            <w:tcW w:w="992" w:type="dxa"/>
            <w:gridSpan w:val="2"/>
            <w:vAlign w:val="center"/>
          </w:tcPr>
          <w:p w14:paraId="6207C003" w14:textId="77777777" w:rsidR="00E4757D" w:rsidRPr="00481D19" w:rsidRDefault="00E4757D" w:rsidP="00513555">
            <w:r w:rsidRPr="00481D19">
              <w:t>(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oMath>
            <w:r w:rsidRPr="00481D19">
              <w:t>/0)</w:t>
            </w:r>
          </w:p>
        </w:tc>
        <w:tc>
          <w:tcPr>
            <w:tcW w:w="2126" w:type="dxa"/>
            <w:gridSpan w:val="2"/>
            <w:vAlign w:val="center"/>
          </w:tcPr>
          <w:p w14:paraId="5E5E171E" w14:textId="77777777" w:rsidR="00E4757D" w:rsidRPr="00481D19" w:rsidRDefault="00E4757D" w:rsidP="00513555">
            <w:proofErr w:type="spellStart"/>
            <w:r w:rsidRPr="00481D19">
              <w:t>o</w:t>
            </w:r>
            <w:r w:rsidRPr="00481D19">
              <w:rPr>
                <w:vertAlign w:val="subscript"/>
              </w:rPr>
              <w:t>v</w:t>
            </w:r>
            <w:proofErr w:type="spellEnd"/>
            <w:r w:rsidRPr="00481D19">
              <w:t>(x)= x</w:t>
            </w:r>
            <w:r w:rsidRPr="00481D19">
              <w:rPr>
                <w:vertAlign w:val="superscript"/>
              </w:rPr>
              <w:t>3</w:t>
            </w:r>
            <w:r w:rsidRPr="00481D19">
              <w:t xml:space="preserve"> -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oMath>
            <w:r w:rsidRPr="00481D19">
              <w:t>x</w:t>
            </w:r>
          </w:p>
        </w:tc>
        <w:tc>
          <w:tcPr>
            <w:tcW w:w="1936" w:type="dxa"/>
            <w:vAlign w:val="center"/>
          </w:tcPr>
          <w:p w14:paraId="5AA9C68B" w14:textId="77777777" w:rsidR="00E4757D" w:rsidRPr="00481D19" w:rsidRDefault="002675AC" w:rsidP="00513555">
            <w:pPr>
              <w:rPr>
                <w:rFonts w:eastAsiaTheme="minorEastAsi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(-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4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</w:rPr>
                  <m:t>+0&lt;0</m:t>
                </m:r>
              </m:oMath>
            </m:oMathPara>
          </w:p>
          <w:p w14:paraId="3E32AADF" w14:textId="77777777" w:rsidR="00E4757D" w:rsidRPr="00481D19" w:rsidRDefault="00E4757D" w:rsidP="00513555">
            <w:r w:rsidRPr="00481D19">
              <w:t>3 Nullstellen</w:t>
            </w:r>
          </w:p>
        </w:tc>
      </w:tr>
    </w:tbl>
    <w:p w14:paraId="33450BCB" w14:textId="77777777" w:rsidR="00E4757D" w:rsidRDefault="00E4757D" w:rsidP="00E4757D">
      <w:pPr>
        <w:pStyle w:val="LSStandardtext"/>
      </w:pPr>
    </w:p>
    <w:p w14:paraId="77BCEF26" w14:textId="77777777" w:rsidR="00E4757D" w:rsidRPr="008208FD" w:rsidRDefault="00E4757D" w:rsidP="00E4757D">
      <w:pPr>
        <w:pStyle w:val="LSStandardtext"/>
        <w:rPr>
          <w:color w:val="FF0000"/>
        </w:rPr>
      </w:pPr>
    </w:p>
    <w:p w14:paraId="6B62EB09" w14:textId="1620993B" w:rsidR="009D0B27" w:rsidRDefault="009D0B27">
      <w:r>
        <w:br w:type="page"/>
      </w:r>
    </w:p>
    <w:p w14:paraId="351F648E" w14:textId="3F017F23" w:rsidR="009D0B27" w:rsidRPr="00984735" w:rsidRDefault="009D0B27" w:rsidP="009D0B27">
      <w:pPr>
        <w:pStyle w:val="Default"/>
        <w:rPr>
          <w:b/>
          <w:color w:val="auto"/>
          <w:sz w:val="22"/>
          <w:szCs w:val="22"/>
        </w:rPr>
      </w:pPr>
      <w:r w:rsidRPr="00984735">
        <w:rPr>
          <w:b/>
          <w:color w:val="auto"/>
          <w:sz w:val="22"/>
          <w:szCs w:val="22"/>
        </w:rPr>
        <w:lastRenderedPageBreak/>
        <w:t xml:space="preserve">Hinweise zu Phase 1: </w:t>
      </w:r>
    </w:p>
    <w:p w14:paraId="38F46522" w14:textId="77777777" w:rsidR="009D0B27" w:rsidRPr="009D0B27" w:rsidRDefault="009D0B27" w:rsidP="009D0B27">
      <w:pPr>
        <w:pStyle w:val="Default"/>
        <w:rPr>
          <w:color w:val="auto"/>
          <w:sz w:val="22"/>
          <w:szCs w:val="22"/>
          <w:u w:val="single"/>
        </w:rPr>
      </w:pPr>
    </w:p>
    <w:p w14:paraId="12D89555" w14:textId="77777777" w:rsidR="009D0B27" w:rsidRDefault="009D0B27" w:rsidP="009D0B27">
      <w:pPr>
        <w:pStyle w:val="Default"/>
        <w:rPr>
          <w:color w:val="auto"/>
          <w:sz w:val="22"/>
          <w:szCs w:val="22"/>
        </w:rPr>
      </w:pPr>
      <w:r w:rsidRPr="009D0B27">
        <w:rPr>
          <w:color w:val="auto"/>
          <w:sz w:val="22"/>
          <w:szCs w:val="22"/>
        </w:rPr>
        <w:t>Berechnung des x-Wertes des Wendepunktes</w:t>
      </w:r>
      <w:r>
        <w:rPr>
          <w:color w:val="auto"/>
          <w:sz w:val="22"/>
          <w:szCs w:val="22"/>
        </w:rPr>
        <w:t>:</w:t>
      </w:r>
    </w:p>
    <w:p w14:paraId="106165EB" w14:textId="19E59867" w:rsidR="009D0B27" w:rsidRPr="009D0B27" w:rsidRDefault="009D0B27" w:rsidP="009D0B27">
      <w:pPr>
        <w:pStyle w:val="Default"/>
        <w:rPr>
          <w:color w:val="auto"/>
          <w:sz w:val="22"/>
          <w:szCs w:val="22"/>
        </w:rPr>
      </w:pPr>
      <w:r w:rsidRPr="009D0B27">
        <w:rPr>
          <w:color w:val="auto"/>
          <w:sz w:val="22"/>
          <w:szCs w:val="22"/>
        </w:rPr>
        <w:t xml:space="preserve"> </w:t>
      </w:r>
    </w:p>
    <w:p w14:paraId="038FA30B" w14:textId="4D1BCA87" w:rsidR="009D0B27" w:rsidRPr="009D0B27" w:rsidRDefault="009D0B27" w:rsidP="009D0B27">
      <w:pPr>
        <w:pStyle w:val="Default"/>
        <w:rPr>
          <w:rFonts w:ascii="Cambria Math" w:hAnsi="Cambria Math"/>
          <w:color w:val="auto"/>
          <w:sz w:val="22"/>
          <w:szCs w:val="22"/>
          <w:oMath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auto"/>
              <w:sz w:val="22"/>
              <w:szCs w:val="22"/>
            </w:rPr>
            <m:t xml:space="preserve">f(x)= </m:t>
          </m:r>
          <m:sSup>
            <m:sSupPr>
              <m:ctrlPr>
                <w:rPr>
                  <w:rFonts w:ascii="Cambria Math" w:hAnsi="Cambria Math"/>
                  <w:i/>
                  <w:color w:val="auto"/>
                  <w:sz w:val="22"/>
                  <w:szCs w:val="22"/>
                </w:rPr>
              </m:ctrlPr>
            </m:sSupPr>
            <m:e>
              <m:r>
                <w:rPr>
                  <w:rFonts w:ascii="Cambria Math" w:hAnsi="Cambria Math"/>
                  <w:color w:val="auto"/>
                  <w:sz w:val="22"/>
                  <w:szCs w:val="22"/>
                </w:rPr>
                <m:t>x</m:t>
              </m:r>
            </m:e>
            <m:sup>
              <m:r>
                <w:rPr>
                  <w:rFonts w:ascii="Cambria Math" w:hAnsi="Cambria Math"/>
                  <w:color w:val="auto"/>
                  <w:sz w:val="22"/>
                  <w:szCs w:val="22"/>
                </w:rPr>
                <m:t>3</m:t>
              </m:r>
            </m:sup>
          </m:sSup>
          <m:r>
            <w:rPr>
              <w:rFonts w:ascii="Cambria Math" w:hAnsi="Cambria Math"/>
              <w:color w:val="auto"/>
              <w:sz w:val="22"/>
              <w:szCs w:val="22"/>
            </w:rPr>
            <m:t>+a</m:t>
          </m:r>
          <m:sSup>
            <m:sSupPr>
              <m:ctrlPr>
                <w:rPr>
                  <w:rFonts w:ascii="Cambria Math" w:hAnsi="Cambria Math"/>
                  <w:i/>
                  <w:color w:val="auto"/>
                  <w:sz w:val="22"/>
                  <w:szCs w:val="22"/>
                </w:rPr>
              </m:ctrlPr>
            </m:sSupPr>
            <m:e>
              <m:r>
                <w:rPr>
                  <w:rFonts w:ascii="Cambria Math" w:hAnsi="Cambria Math"/>
                  <w:color w:val="auto"/>
                  <w:sz w:val="22"/>
                  <w:szCs w:val="22"/>
                </w:rPr>
                <m:t>x</m:t>
              </m:r>
            </m:e>
            <m:sup>
              <m:r>
                <w:rPr>
                  <w:rFonts w:ascii="Cambria Math" w:hAnsi="Cambria Math"/>
                  <w:color w:val="auto"/>
                  <w:sz w:val="22"/>
                  <w:szCs w:val="22"/>
                </w:rPr>
                <m:t>2</m:t>
              </m:r>
            </m:sup>
          </m:sSup>
          <m:r>
            <w:rPr>
              <w:rFonts w:ascii="Cambria Math" w:hAnsi="Cambria Math"/>
              <w:color w:val="auto"/>
              <w:sz w:val="22"/>
              <w:szCs w:val="22"/>
            </w:rPr>
            <m:t xml:space="preserve">+bx+c </m:t>
          </m:r>
        </m:oMath>
      </m:oMathPara>
    </w:p>
    <w:p w14:paraId="386E9917" w14:textId="7051E4F7" w:rsidR="009D0B27" w:rsidRPr="009D0B27" w:rsidRDefault="009D0B27" w:rsidP="009D0B27">
      <w:pPr>
        <w:pStyle w:val="Default"/>
        <w:rPr>
          <w:rFonts w:ascii="Cambria Math" w:hAnsi="Cambria Math"/>
          <w:color w:val="auto"/>
          <w:sz w:val="22"/>
          <w:szCs w:val="22"/>
          <w:oMath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auto"/>
              <w:sz w:val="22"/>
              <w:szCs w:val="22"/>
            </w:rPr>
            <m:t>f´(x)= 3</m:t>
          </m:r>
          <m:sSup>
            <m:sSupPr>
              <m:ctrlPr>
                <w:rPr>
                  <w:rFonts w:ascii="Cambria Math" w:hAnsi="Cambria Math"/>
                  <w:i/>
                  <w:color w:val="auto"/>
                  <w:sz w:val="22"/>
                  <w:szCs w:val="22"/>
                </w:rPr>
              </m:ctrlPr>
            </m:sSupPr>
            <m:e>
              <m:r>
                <w:rPr>
                  <w:rFonts w:ascii="Cambria Math" w:hAnsi="Cambria Math"/>
                  <w:color w:val="auto"/>
                  <w:sz w:val="22"/>
                  <w:szCs w:val="22"/>
                </w:rPr>
                <m:t>x</m:t>
              </m:r>
            </m:e>
            <m:sup>
              <m:r>
                <w:rPr>
                  <w:rFonts w:ascii="Cambria Math" w:hAnsi="Cambria Math"/>
                  <w:color w:val="auto"/>
                  <w:sz w:val="22"/>
                  <w:szCs w:val="22"/>
                </w:rPr>
                <m:t>2</m:t>
              </m:r>
            </m:sup>
          </m:sSup>
          <m:r>
            <w:rPr>
              <w:rFonts w:ascii="Cambria Math" w:hAnsi="Cambria Math"/>
              <w:color w:val="auto"/>
              <w:sz w:val="22"/>
              <w:szCs w:val="22"/>
            </w:rPr>
            <m:t xml:space="preserve">+2ax+b </m:t>
          </m:r>
        </m:oMath>
      </m:oMathPara>
    </w:p>
    <w:p w14:paraId="05F3D4C3" w14:textId="6CD4CB57" w:rsidR="009D0B27" w:rsidRPr="009D0B27" w:rsidRDefault="009D0B27" w:rsidP="009D0B27">
      <w:pPr>
        <w:pStyle w:val="Default"/>
        <w:rPr>
          <w:rFonts w:ascii="Cambria Math" w:hAnsi="Cambria Math"/>
          <w:color w:val="auto"/>
          <w:sz w:val="22"/>
          <w:szCs w:val="22"/>
          <w:oMath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auto"/>
              <w:sz w:val="22"/>
              <w:szCs w:val="22"/>
            </w:rPr>
            <m:t xml:space="preserve">f´´(x)=6x+2a </m:t>
          </m:r>
        </m:oMath>
      </m:oMathPara>
    </w:p>
    <w:p w14:paraId="7635E24D" w14:textId="517F4F3E" w:rsidR="009D0B27" w:rsidRPr="009D0B27" w:rsidRDefault="009D0B27" w:rsidP="009D0B27">
      <w:pPr>
        <w:pStyle w:val="Default"/>
        <w:rPr>
          <w:rFonts w:ascii="Cambria Math" w:hAnsi="Cambria Math"/>
          <w:color w:val="auto"/>
          <w:sz w:val="22"/>
          <w:szCs w:val="22"/>
          <w:oMath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auto"/>
              <w:sz w:val="22"/>
              <w:szCs w:val="22"/>
            </w:rPr>
            <m:t xml:space="preserve">f´´(x)=0 </m:t>
          </m:r>
        </m:oMath>
      </m:oMathPara>
    </w:p>
    <w:p w14:paraId="0C379D49" w14:textId="2513CFFD" w:rsidR="009D0B27" w:rsidRPr="009D0B27" w:rsidRDefault="009D0B27" w:rsidP="009D0B27">
      <w:pPr>
        <w:pStyle w:val="Default"/>
        <w:rPr>
          <w:rFonts w:ascii="Cambria Math" w:hAnsi="Cambria Math"/>
          <w:color w:val="auto"/>
          <w:sz w:val="22"/>
          <w:szCs w:val="22"/>
          <w:oMath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auto"/>
              <w:sz w:val="22"/>
              <w:szCs w:val="22"/>
            </w:rPr>
            <m:t xml:space="preserve">6x=-2a </m:t>
          </m:r>
        </m:oMath>
      </m:oMathPara>
    </w:p>
    <w:p w14:paraId="7BA32035" w14:textId="2DF1FA22" w:rsidR="002C6BC8" w:rsidRPr="009D0B27" w:rsidRDefault="009D0B27" w:rsidP="009D0B27">
      <m:oMathPara>
        <m:oMathParaPr>
          <m:jc m:val="left"/>
        </m:oMathParaPr>
        <m:oMath>
          <m:r>
            <w:rPr>
              <w:rFonts w:ascii="Cambria Math" w:hAnsi="Cambria Math"/>
            </w:rPr>
            <m:t>x=-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</m:oMath>
      </m:oMathPara>
    </w:p>
    <w:p w14:paraId="194FF582" w14:textId="77777777" w:rsidR="00984735" w:rsidRDefault="00984735" w:rsidP="00984735"/>
    <w:p w14:paraId="79E393F7" w14:textId="52581CA6" w:rsidR="009D0B27" w:rsidRPr="00984735" w:rsidRDefault="009D0B27" w:rsidP="00984735">
      <w:pPr>
        <w:rPr>
          <w:b/>
        </w:rPr>
      </w:pPr>
      <w:r w:rsidRPr="00984735">
        <w:rPr>
          <w:b/>
        </w:rPr>
        <w:t xml:space="preserve">Hinweis zu Phase 2: </w:t>
      </w:r>
    </w:p>
    <w:p w14:paraId="4F4F86D4" w14:textId="77777777" w:rsidR="009D0B27" w:rsidRPr="009D0B27" w:rsidRDefault="009D0B27" w:rsidP="009D0B27">
      <w:pPr>
        <w:pStyle w:val="Default"/>
        <w:rPr>
          <w:color w:val="auto"/>
          <w:sz w:val="22"/>
          <w:szCs w:val="22"/>
          <w:u w:val="single"/>
        </w:rPr>
      </w:pPr>
    </w:p>
    <w:p w14:paraId="2AB0647E" w14:textId="51042624" w:rsidR="009D0B27" w:rsidRDefault="009A304E" w:rsidP="009D0B27">
      <w:pPr>
        <w:pStyle w:val="Default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Verschiebung </w:t>
      </w:r>
      <w:r w:rsidR="009D0B27" w:rsidRPr="009D0B27">
        <w:rPr>
          <w:color w:val="auto"/>
          <w:sz w:val="22"/>
          <w:szCs w:val="22"/>
        </w:rPr>
        <w:t xml:space="preserve">so dass der Wendepunkt auf der y-Achse liegt. Ergänzen Sie in den fehlenden Zeilen die Rechnung und versehen Sie die einzelnen Rechenschritte mit einem Kommentar </w:t>
      </w:r>
    </w:p>
    <w:p w14:paraId="18145594" w14:textId="77777777" w:rsidR="009D0B27" w:rsidRPr="009D0B27" w:rsidRDefault="009D0B27" w:rsidP="009D0B27">
      <w:pPr>
        <w:pStyle w:val="Default"/>
        <w:rPr>
          <w:color w:val="auto"/>
          <w:sz w:val="22"/>
          <w:szCs w:val="22"/>
        </w:rPr>
      </w:pPr>
    </w:p>
    <w:p w14:paraId="5E9DCA94" w14:textId="4760EF38" w:rsidR="009D0B27" w:rsidRDefault="009D0B27" w:rsidP="009D0B27">
      <w:r>
        <w:t xml:space="preserve">Zur Erinnerung: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a-b</m:t>
                </m:r>
              </m:e>
            </m:d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>-3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⋅b+3a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</m:oMath>
    </w:p>
    <w:p w14:paraId="2D1FD647" w14:textId="77777777" w:rsidR="009D0B27" w:rsidRPr="009D0B27" w:rsidRDefault="009D0B27" w:rsidP="009D0B27"/>
    <w:tbl>
      <w:tblPr>
        <w:tblStyle w:val="Tabellenraster"/>
        <w:tblW w:w="9322" w:type="dxa"/>
        <w:tblLayout w:type="fixed"/>
        <w:tblLook w:val="04A0" w:firstRow="1" w:lastRow="0" w:firstColumn="1" w:lastColumn="0" w:noHBand="0" w:noVBand="1"/>
      </w:tblPr>
      <w:tblGrid>
        <w:gridCol w:w="5211"/>
        <w:gridCol w:w="4111"/>
      </w:tblGrid>
      <w:tr w:rsidR="009D0B27" w:rsidRPr="00481D19" w14:paraId="72E180F1" w14:textId="77777777" w:rsidTr="00513555">
        <w:tc>
          <w:tcPr>
            <w:tcW w:w="5211" w:type="dxa"/>
            <w:vAlign w:val="center"/>
          </w:tcPr>
          <w:p w14:paraId="5AFC9BE0" w14:textId="43D86C1C" w:rsidR="009D0B27" w:rsidRPr="00513555" w:rsidRDefault="009D0B27" w:rsidP="00513555">
            <w:pPr>
              <w:rPr>
                <w:noProof/>
              </w:rPr>
            </w:pPr>
            <w:r w:rsidRPr="00513555">
              <w:rPr>
                <w:noProof/>
              </w:rPr>
              <w:t>Rechnung</w:t>
            </w:r>
          </w:p>
        </w:tc>
        <w:tc>
          <w:tcPr>
            <w:tcW w:w="4111" w:type="dxa"/>
            <w:vAlign w:val="center"/>
          </w:tcPr>
          <w:p w14:paraId="27F4B6FE" w14:textId="18E04BE4" w:rsidR="009D0B27" w:rsidRPr="00513555" w:rsidRDefault="009D0B27" w:rsidP="00513555">
            <w:r w:rsidRPr="00513555">
              <w:t>Kommentar</w:t>
            </w:r>
          </w:p>
        </w:tc>
      </w:tr>
      <w:tr w:rsidR="00513555" w:rsidRPr="00481D19" w14:paraId="64AD708B" w14:textId="77777777" w:rsidTr="00513555">
        <w:tc>
          <w:tcPr>
            <w:tcW w:w="5211" w:type="dxa"/>
            <w:vAlign w:val="center"/>
          </w:tcPr>
          <w:p w14:paraId="0A50ECCF" w14:textId="25820E4B" w:rsidR="00513555" w:rsidRPr="00C5708E" w:rsidRDefault="00513555" w:rsidP="00513555">
            <w:pPr>
              <w:rPr>
                <w:noProof/>
                <w:sz w:val="18"/>
                <w:szCs w:val="1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f(x-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=</m:t>
                </m:r>
              </m:oMath>
            </m:oMathPara>
          </w:p>
        </w:tc>
        <w:tc>
          <w:tcPr>
            <w:tcW w:w="4111" w:type="dxa"/>
            <w:vAlign w:val="center"/>
          </w:tcPr>
          <w:p w14:paraId="5D997F17" w14:textId="77777777" w:rsidR="00513555" w:rsidRPr="00513555" w:rsidRDefault="00513555" w:rsidP="00513555"/>
        </w:tc>
      </w:tr>
      <w:tr w:rsidR="00513555" w:rsidRPr="00481D19" w14:paraId="0693BA76" w14:textId="77777777" w:rsidTr="00513555">
        <w:tc>
          <w:tcPr>
            <w:tcW w:w="5211" w:type="dxa"/>
            <w:vAlign w:val="center"/>
          </w:tcPr>
          <w:p w14:paraId="18AE4B61" w14:textId="46293C85" w:rsidR="00513555" w:rsidRPr="004F07A0" w:rsidRDefault="002675AC" w:rsidP="004F07A0">
            <w:pPr>
              <w:jc w:val="both"/>
              <w:rPr>
                <w:noProof/>
              </w:rPr>
            </w:pPr>
            <m:oMathPara>
              <m:oMathParaPr>
                <m:jc m:val="left"/>
              </m:oMathParaPr>
              <m:oMath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</w:rPr>
                      <m:t>-3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</w:rPr>
                              <m:t>a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</w:rPr>
                              <m:t>3</m:t>
                            </m:r>
                          </m:den>
                        </m:f>
                      </m:e>
                    </m:d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</w:rPr>
                      <m:t>+3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1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noProof/>
                                    <w:sz w:val="18"/>
                                  </w:rPr>
                                  <m:t>a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noProof/>
                                    <w:sz w:val="18"/>
                                  </w:rPr>
                                  <m:t>3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</w:rPr>
                      <m:t>x+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1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noProof/>
                                    <w:sz w:val="18"/>
                                  </w:rPr>
                                  <m:t>a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noProof/>
                                    <w:sz w:val="18"/>
                                  </w:rPr>
                                  <m:t>3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3</m:t>
                        </m:r>
                      </m:sup>
                    </m:sSup>
                  </m:e>
                </m:d>
                <m:r>
                  <w:rPr>
                    <w:rFonts w:ascii="Cambria Math" w:hAnsi="Cambria Math"/>
                    <w:noProof/>
                    <w:sz w:val="18"/>
                  </w:rPr>
                  <m:t>+a⋅</m:t>
                </m:r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</w:rPr>
                      <m:t>-2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</w:rPr>
                              <m:t>a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</w:rPr>
                              <m:t>3</m:t>
                            </m:r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noProof/>
                        <w:sz w:val="18"/>
                      </w:rPr>
                      <m:t>x+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1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noProof/>
                                    <w:sz w:val="18"/>
                                  </w:rPr>
                                  <m:t>a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noProof/>
                                    <w:sz w:val="18"/>
                                  </w:rPr>
                                  <m:t>3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2</m:t>
                        </m:r>
                      </m:sup>
                    </m:sSup>
                  </m:e>
                </m:d>
                <m:r>
                  <w:rPr>
                    <w:rFonts w:ascii="Cambria Math" w:hAnsi="Cambria Math"/>
                    <w:noProof/>
                    <w:sz w:val="18"/>
                  </w:rPr>
                  <m:t>+b⋅(x-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noProof/>
                    <w:sz w:val="18"/>
                  </w:rPr>
                  <m:t xml:space="preserve">+c </m:t>
                </m:r>
              </m:oMath>
            </m:oMathPara>
          </w:p>
        </w:tc>
        <w:tc>
          <w:tcPr>
            <w:tcW w:w="4111" w:type="dxa"/>
            <w:vAlign w:val="center"/>
          </w:tcPr>
          <w:p w14:paraId="718E9915" w14:textId="77777777" w:rsidR="00513555" w:rsidRPr="00513555" w:rsidRDefault="00513555" w:rsidP="00513555"/>
        </w:tc>
      </w:tr>
      <w:tr w:rsidR="00513555" w:rsidRPr="00481D19" w14:paraId="191DE98A" w14:textId="77777777" w:rsidTr="00513555">
        <w:tc>
          <w:tcPr>
            <w:tcW w:w="5211" w:type="dxa"/>
            <w:vAlign w:val="center"/>
          </w:tcPr>
          <w:p w14:paraId="4A17B8BF" w14:textId="77777777" w:rsidR="00513555" w:rsidRPr="00C5708E" w:rsidRDefault="00513555" w:rsidP="004F07A0">
            <w:pPr>
              <w:jc w:val="both"/>
              <w:rPr>
                <w:noProof/>
                <w:sz w:val="18"/>
                <w:szCs w:val="18"/>
              </w:rPr>
            </w:pPr>
          </w:p>
        </w:tc>
        <w:tc>
          <w:tcPr>
            <w:tcW w:w="4111" w:type="dxa"/>
            <w:vAlign w:val="center"/>
          </w:tcPr>
          <w:p w14:paraId="0B1754D3" w14:textId="77777777" w:rsidR="00513555" w:rsidRPr="00513555" w:rsidRDefault="00513555" w:rsidP="00513555"/>
        </w:tc>
      </w:tr>
      <w:tr w:rsidR="00513555" w:rsidRPr="00481D19" w14:paraId="321F1E54" w14:textId="77777777" w:rsidTr="00513555">
        <w:tc>
          <w:tcPr>
            <w:tcW w:w="5211" w:type="dxa"/>
            <w:vAlign w:val="center"/>
          </w:tcPr>
          <w:p w14:paraId="027456C4" w14:textId="031A8B91" w:rsidR="00513555" w:rsidRPr="00C5708E" w:rsidRDefault="002675AC" w:rsidP="004F07A0">
            <w:pPr>
              <w:jc w:val="both"/>
              <w:rPr>
                <w:noProof/>
                <w:sz w:val="18"/>
                <w:szCs w:val="18"/>
              </w:rPr>
            </w:pPr>
            <m:oMathPara>
              <m:oMathParaPr>
                <m:jc m:val="left"/>
              </m:oMathParaPr>
              <m:oMath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-a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x-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3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27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a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x+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18"/>
                                <w:szCs w:val="18"/>
                              </w:rPr>
                              <m:t>3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9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bx+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ab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+c</m:t>
                </m:r>
              </m:oMath>
            </m:oMathPara>
          </w:p>
        </w:tc>
        <w:tc>
          <w:tcPr>
            <w:tcW w:w="4111" w:type="dxa"/>
            <w:vAlign w:val="center"/>
          </w:tcPr>
          <w:p w14:paraId="44314B36" w14:textId="77777777" w:rsidR="00513555" w:rsidRPr="00513555" w:rsidRDefault="00513555" w:rsidP="00513555"/>
        </w:tc>
      </w:tr>
      <w:tr w:rsidR="00513555" w:rsidRPr="00481D19" w14:paraId="5291A41D" w14:textId="77777777" w:rsidTr="00513555">
        <w:tc>
          <w:tcPr>
            <w:tcW w:w="5211" w:type="dxa"/>
            <w:vAlign w:val="center"/>
          </w:tcPr>
          <w:p w14:paraId="3B60C140" w14:textId="0576DDBC" w:rsidR="00513555" w:rsidRPr="00C5708E" w:rsidRDefault="002675AC" w:rsidP="004F07A0">
            <w:pPr>
              <w:jc w:val="both"/>
              <w:rPr>
                <w:noProof/>
                <w:sz w:val="18"/>
                <w:szCs w:val="18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-a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+a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x+bx-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9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ab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+c</m:t>
                </m:r>
              </m:oMath>
            </m:oMathPara>
          </w:p>
        </w:tc>
        <w:tc>
          <w:tcPr>
            <w:tcW w:w="4111" w:type="dxa"/>
            <w:vAlign w:val="center"/>
          </w:tcPr>
          <w:p w14:paraId="09E28840" w14:textId="77777777" w:rsidR="00513555" w:rsidRPr="00513555" w:rsidRDefault="00513555" w:rsidP="00513555"/>
        </w:tc>
      </w:tr>
      <w:tr w:rsidR="00513555" w:rsidRPr="00481D19" w14:paraId="5C060C71" w14:textId="77777777" w:rsidTr="00513555">
        <w:tc>
          <w:tcPr>
            <w:tcW w:w="5211" w:type="dxa"/>
            <w:vAlign w:val="center"/>
          </w:tcPr>
          <w:p w14:paraId="4AD3F1B1" w14:textId="27747421" w:rsidR="00513555" w:rsidRPr="00C5708E" w:rsidRDefault="002675AC" w:rsidP="004F07A0">
            <w:pPr>
              <w:jc w:val="both"/>
              <w:rPr>
                <w:noProof/>
                <w:sz w:val="18"/>
                <w:szCs w:val="18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x+bx-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9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ab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noProof/>
                    <w:sz w:val="18"/>
                    <w:szCs w:val="18"/>
                  </w:rPr>
                  <m:t>+c</m:t>
                </m:r>
              </m:oMath>
            </m:oMathPara>
          </w:p>
        </w:tc>
        <w:tc>
          <w:tcPr>
            <w:tcW w:w="4111" w:type="dxa"/>
            <w:vAlign w:val="center"/>
          </w:tcPr>
          <w:p w14:paraId="3FEC0198" w14:textId="77777777" w:rsidR="00513555" w:rsidRPr="00513555" w:rsidRDefault="00513555" w:rsidP="00513555"/>
        </w:tc>
      </w:tr>
      <w:tr w:rsidR="00424CA0" w:rsidRPr="00481D19" w14:paraId="200A9944" w14:textId="77777777" w:rsidTr="00513555">
        <w:tc>
          <w:tcPr>
            <w:tcW w:w="5211" w:type="dxa"/>
            <w:vAlign w:val="center"/>
          </w:tcPr>
          <w:p w14:paraId="3ABC626E" w14:textId="77777777" w:rsidR="00424CA0" w:rsidRPr="00C5708E" w:rsidRDefault="00424CA0" w:rsidP="004F07A0">
            <w:pPr>
              <w:jc w:val="both"/>
              <w:rPr>
                <w:rFonts w:eastAsia="Calibri"/>
                <w:noProof/>
                <w:sz w:val="18"/>
                <w:szCs w:val="18"/>
              </w:rPr>
            </w:pPr>
          </w:p>
        </w:tc>
        <w:tc>
          <w:tcPr>
            <w:tcW w:w="4111" w:type="dxa"/>
            <w:vAlign w:val="center"/>
          </w:tcPr>
          <w:p w14:paraId="6818F20C" w14:textId="77777777" w:rsidR="00424CA0" w:rsidRPr="00513555" w:rsidRDefault="00424CA0" w:rsidP="00513555"/>
        </w:tc>
      </w:tr>
      <w:tr w:rsidR="00424CA0" w:rsidRPr="00481D19" w14:paraId="770B67C4" w14:textId="77777777" w:rsidTr="00513555">
        <w:tc>
          <w:tcPr>
            <w:tcW w:w="5211" w:type="dxa"/>
            <w:vAlign w:val="center"/>
          </w:tcPr>
          <w:p w14:paraId="0424CD23" w14:textId="60AA7CEB" w:rsidR="00424CA0" w:rsidRPr="00C5708E" w:rsidRDefault="002675AC" w:rsidP="004F07A0">
            <w:pPr>
              <w:jc w:val="both"/>
              <w:rPr>
                <w:rFonts w:eastAsia="Calibri"/>
                <w:noProof/>
                <w:sz w:val="18"/>
                <w:szCs w:val="18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eastAsia="Calibri" w:hAnsi="Cambria Math"/>
                        <w:i/>
                        <w:noProof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/>
                    <w:noProof/>
                    <w:sz w:val="18"/>
                    <w:szCs w:val="18"/>
                  </w:rPr>
                  <m:t>+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noProof/>
                            <w:sz w:val="18"/>
                            <w:szCs w:val="1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+3b</m:t>
                    </m:r>
                  </m:num>
                  <m:den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3</m:t>
                    </m:r>
                  </m:den>
                </m:f>
                <m:r>
                  <w:rPr>
                    <w:rFonts w:ascii="Cambria Math" w:eastAsia="Calibri" w:hAnsi="Cambria Math"/>
                    <w:noProof/>
                    <w:sz w:val="18"/>
                    <w:szCs w:val="18"/>
                  </w:rPr>
                  <m:t>x+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noProof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-2</m:t>
                    </m:r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noProof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noProof/>
                            <w:sz w:val="18"/>
                            <w:szCs w:val="1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noProof/>
                            <w:sz w:val="18"/>
                            <w:szCs w:val="1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+9ab</m:t>
                    </m:r>
                  </m:num>
                  <m:den>
                    <m:r>
                      <w:rPr>
                        <w:rFonts w:ascii="Cambria Math" w:eastAsia="Calibri" w:hAnsi="Cambria Math"/>
                        <w:noProof/>
                        <w:sz w:val="18"/>
                        <w:szCs w:val="18"/>
                      </w:rPr>
                      <m:t>27</m:t>
                    </m:r>
                  </m:den>
                </m:f>
                <m:r>
                  <w:rPr>
                    <w:rFonts w:ascii="Cambria Math" w:eastAsia="Calibri" w:hAnsi="Cambria Math"/>
                    <w:noProof/>
                    <w:sz w:val="18"/>
                    <w:szCs w:val="18"/>
                  </w:rPr>
                  <m:t>+c</m:t>
                </m:r>
              </m:oMath>
            </m:oMathPara>
          </w:p>
        </w:tc>
        <w:tc>
          <w:tcPr>
            <w:tcW w:w="4111" w:type="dxa"/>
            <w:vAlign w:val="center"/>
          </w:tcPr>
          <w:p w14:paraId="12DE5910" w14:textId="77777777" w:rsidR="00424CA0" w:rsidRPr="00513555" w:rsidRDefault="00424CA0" w:rsidP="00513555"/>
        </w:tc>
      </w:tr>
    </w:tbl>
    <w:p w14:paraId="096C6B7E" w14:textId="77777777" w:rsidR="009D0B27" w:rsidRDefault="009D0B27" w:rsidP="009D0B27"/>
    <w:p w14:paraId="0787399D" w14:textId="1A207AF8" w:rsidR="00424CA0" w:rsidRDefault="00424CA0" w:rsidP="009D0B27">
      <w:r>
        <w:t xml:space="preserve">daraus folgt </w:t>
      </w:r>
      <m:oMath>
        <m:r>
          <w:rPr>
            <w:rFonts w:ascii="Cambria Math" w:hAnsi="Cambria Math"/>
          </w:rPr>
          <m:t>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x</m:t>
            </m:r>
          </m:e>
        </m:d>
        <m:r>
          <w:rPr>
            <w:rFonts w:ascii="Cambria Math" w:hAnsi="Cambria Math"/>
          </w:rPr>
          <m:t>=0⇔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>+px+q=0</m:t>
        </m:r>
      </m:oMath>
      <w:r>
        <w:t xml:space="preserve"> mit  </w:t>
      </w:r>
      <m:oMath>
        <m:r>
          <w:rPr>
            <w:rFonts w:ascii="Cambria Math" w:hAnsi="Cambria Math"/>
          </w:rPr>
          <m:t>p=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a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+3b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 xml:space="preserve"> </m:t>
        </m:r>
        <m:nary>
          <m:naryPr>
            <m:chr m:val="⋀"/>
            <m:subHide m:val="1"/>
            <m:supHide m:val="1"/>
            <m:ctrlPr>
              <w:rPr>
                <w:rFonts w:ascii="Cambria Math" w:hAnsi="Cambria Math"/>
                <w:i/>
              </w:rPr>
            </m:ctrlPr>
          </m:naryPr>
          <m:sub/>
          <m:sup/>
          <m:e>
            <m:r>
              <w:rPr>
                <w:rFonts w:ascii="Cambria Math" w:hAnsi="Cambria Math"/>
              </w:rPr>
              <m:t xml:space="preserve">  q=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-2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</w:rPr>
                  <m:t>+9ab</m:t>
                </m:r>
              </m:num>
              <m:den>
                <m:r>
                  <w:rPr>
                    <w:rFonts w:ascii="Cambria Math" w:hAnsi="Cambria Math"/>
                  </w:rPr>
                  <m:t>27</m:t>
                </m:r>
              </m:den>
            </m:f>
            <m:r>
              <w:rPr>
                <w:rFonts w:ascii="Cambria Math" w:hAnsi="Cambria Math"/>
              </w:rPr>
              <m:t>+c</m:t>
            </m:r>
          </m:e>
        </m:nary>
      </m:oMath>
    </w:p>
    <w:p w14:paraId="3BFCC006" w14:textId="77777777" w:rsidR="00424CA0" w:rsidRDefault="00424CA0" w:rsidP="009D0B27"/>
    <w:p w14:paraId="4A5B959E" w14:textId="77777777" w:rsidR="00BB33DC" w:rsidRDefault="009A304E" w:rsidP="009D0B27">
      <w:r>
        <w:t>Verschiebung</w:t>
      </w:r>
      <w:r w:rsidR="00424CA0" w:rsidRPr="00424CA0">
        <w:t xml:space="preserve"> so dass der Wendepunkt auf der y-Achse liegt ausführlich.</w:t>
      </w:r>
    </w:p>
    <w:p w14:paraId="43638E2A" w14:textId="5D39983C" w:rsidR="004F07A0" w:rsidRDefault="00424CA0" w:rsidP="009D0B27">
      <w:r>
        <w:t>Zur Erinnerung:</w:t>
      </w:r>
    </w:p>
    <w:p w14:paraId="6A101065" w14:textId="0D85C247" w:rsidR="00424CA0" w:rsidRPr="004F07A0" w:rsidRDefault="00424CA0" w:rsidP="009D0B27">
      <w:r>
        <w:t xml:space="preserve">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x-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den>
                    </m:f>
                  </m:e>
                </m:d>
              </m:e>
            </m:d>
            <m:r>
              <w:rPr>
                <w:rFonts w:ascii="Cambria Math" w:hAnsi="Cambria Math"/>
              </w:rPr>
              <m:t>=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x-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den>
                    </m:f>
                  </m:e>
                </m:d>
              </m:e>
            </m:d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>+a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x-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den>
                    </m:f>
                  </m:e>
                </m:d>
              </m:e>
            </m:d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+b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x-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a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</m:t>
                    </m:r>
                  </m:den>
                </m:f>
              </m:e>
            </m:d>
          </m:e>
        </m:d>
        <m:r>
          <w:rPr>
            <w:rFonts w:ascii="Cambria Math" w:hAnsi="Cambria Math"/>
          </w:rPr>
          <m:t>+c</m:t>
        </m:r>
        <m:r>
          <m:rPr>
            <m:sty m:val="p"/>
          </m:rPr>
          <w:rPr>
            <w:rFonts w:ascii="Cambria Math" w:hAnsi="Cambria Math"/>
          </w:rPr>
          <w:br/>
        </m:r>
      </m:oMath>
      <m:oMathPara>
        <m:oMathParaPr>
          <m:jc m:val="left"/>
        </m:oMathParaPr>
        <m:oMath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  <m:r>
                <w:rPr>
                  <w:rFonts w:ascii="Cambria Math" w:hAnsi="Cambria Math"/>
                </w:rPr>
                <m:t>-3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</m:t>
                      </m:r>
                    </m:den>
                  </m:f>
                </m:e>
              </m:d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+3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a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x+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a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e>
          </m:d>
          <m:r>
            <w:rPr>
              <w:rFonts w:ascii="Cambria Math" w:hAnsi="Cambria Math"/>
            </w:rPr>
            <m:t>+a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-2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</m:t>
                      </m:r>
                    </m:den>
                  </m:f>
                </m:e>
              </m:d>
              <m:r>
                <w:rPr>
                  <w:rFonts w:ascii="Cambria Math" w:hAnsi="Cambria Math"/>
                </w:rPr>
                <m:t>x+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a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</w:rPr>
            <m:t>+b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x-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</m:t>
                      </m:r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+c</m:t>
          </m:r>
        </m:oMath>
      </m:oMathPara>
    </w:p>
    <w:p w14:paraId="79100D31" w14:textId="50A5815D" w:rsidR="004F07A0" w:rsidRPr="004F07A0" w:rsidRDefault="002675AC" w:rsidP="009D0B27">
      <m:oMathPara>
        <m:oMathParaPr>
          <m:jc m:val="left"/>
        </m:oMathParaPr>
        <m:oMath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  <m:r>
                <w:rPr>
                  <w:rFonts w:ascii="Cambria Math" w:hAnsi="Cambria Math"/>
                </w:rPr>
                <m:t>-a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  <m:r>
                <w:rPr>
                  <w:rFonts w:ascii="Cambria Math" w:hAnsi="Cambria Math"/>
                </w:rPr>
                <m:t>x-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27</m:t>
                  </m:r>
                </m:den>
              </m:f>
              <m:r>
                <w:rPr>
                  <w:rFonts w:ascii="Cambria Math" w:hAnsi="Cambria Math"/>
                </w:rPr>
                <m:t>+a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  <m:r>
                <w:rPr>
                  <w:rFonts w:ascii="Cambria Math" w:hAnsi="Cambria Math"/>
                </w:rPr>
                <m:t>x+bx-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27</m:t>
                  </m:r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9</m:t>
                  </m:r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ab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  <m:r>
                <w:rPr>
                  <w:rFonts w:ascii="Cambria Math" w:hAnsi="Cambria Math"/>
                </w:rPr>
                <m:t>+c</m:t>
              </m:r>
            </m:e>
          </m:d>
        </m:oMath>
      </m:oMathPara>
    </w:p>
    <w:p w14:paraId="2F5254E2" w14:textId="7C1A3F8E" w:rsidR="004F07A0" w:rsidRPr="009A304E" w:rsidRDefault="002675AC" w:rsidP="009D0B27"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>-a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+a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x-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x+bx-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27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9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ab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+c</m:t>
          </m:r>
        </m:oMath>
      </m:oMathPara>
    </w:p>
    <w:p w14:paraId="160533B5" w14:textId="53668AAD" w:rsidR="009A304E" w:rsidRPr="009A304E" w:rsidRDefault="002675AC" w:rsidP="009D0B27"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x-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x+bx-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27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9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ab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+c</m:t>
          </m:r>
        </m:oMath>
      </m:oMathPara>
    </w:p>
    <w:p w14:paraId="4A4C803D" w14:textId="6D2D1A03" w:rsidR="009A304E" w:rsidRPr="009A304E" w:rsidRDefault="002675AC" w:rsidP="009D0B27"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-2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+3b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⋅x+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  <m:r>
                <w:rPr>
                  <w:rFonts w:ascii="Cambria Math" w:hAnsi="Cambria Math"/>
                </w:rPr>
                <m:t>+3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  <m:r>
                <w:rPr>
                  <w:rFonts w:ascii="Cambria Math" w:hAnsi="Cambria Math"/>
                </w:rPr>
                <m:t>+9ab</m:t>
              </m:r>
            </m:num>
            <m:den>
              <m:r>
                <w:rPr>
                  <w:rFonts w:ascii="Cambria Math" w:hAnsi="Cambria Math"/>
                </w:rPr>
                <m:t>27</m:t>
              </m:r>
            </m:den>
          </m:f>
          <m:r>
            <w:rPr>
              <w:rFonts w:ascii="Cambria Math" w:hAnsi="Cambria Math"/>
            </w:rPr>
            <m:t>+c</m:t>
          </m:r>
        </m:oMath>
      </m:oMathPara>
    </w:p>
    <w:p w14:paraId="764BDF38" w14:textId="162578DD" w:rsidR="009A304E" w:rsidRPr="00C5708E" w:rsidRDefault="002675AC" w:rsidP="009D0B27"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+3b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⋅x+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-2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  <m:r>
                <w:rPr>
                  <w:rFonts w:ascii="Cambria Math" w:hAnsi="Cambria Math"/>
                </w:rPr>
                <m:t>+9ab</m:t>
              </m:r>
            </m:num>
            <m:den>
              <m:r>
                <w:rPr>
                  <w:rFonts w:ascii="Cambria Math" w:hAnsi="Cambria Math"/>
                </w:rPr>
                <m:t>27</m:t>
              </m:r>
            </m:den>
          </m:f>
          <m:r>
            <w:rPr>
              <w:rFonts w:ascii="Cambria Math" w:hAnsi="Cambria Math"/>
            </w:rPr>
            <m:t>+c</m:t>
          </m:r>
        </m:oMath>
      </m:oMathPara>
    </w:p>
    <w:p w14:paraId="37486A9A" w14:textId="05B5241D" w:rsidR="009A304E" w:rsidRPr="009A304E" w:rsidRDefault="009A304E" w:rsidP="009A304E">
      <w:pPr>
        <w:rPr>
          <w:color w:val="FF0000"/>
        </w:rPr>
      </w:pPr>
      <w:r w:rsidRPr="009A304E">
        <w:rPr>
          <w:color w:val="FF0000"/>
        </w:rPr>
        <w:lastRenderedPageBreak/>
        <w:t>Lösungsskizze:</w:t>
      </w:r>
    </w:p>
    <w:p w14:paraId="3FA4240A" w14:textId="77777777" w:rsidR="009A304E" w:rsidRDefault="009A304E" w:rsidP="009A304E"/>
    <w:p w14:paraId="702E79D2" w14:textId="3A7498FB" w:rsidR="009A304E" w:rsidRDefault="009A304E" w:rsidP="009A304E">
      <w:r>
        <w:t>Warum wir</w:t>
      </w:r>
      <w:r w:rsidR="002675AC">
        <w:t>d</w:t>
      </w:r>
      <w:r>
        <w:t xml:space="preserve"> die Lösungsformel für Kubische Gleichungen in der Schule</w:t>
      </w:r>
    </w:p>
    <w:p w14:paraId="08A752F0" w14:textId="261DB11F" w:rsidR="009A304E" w:rsidRDefault="009A304E" w:rsidP="009A304E">
      <w:r>
        <w:t>nicht unterrichtet</w:t>
      </w:r>
      <w:r w:rsidR="002675AC">
        <w:t>?</w:t>
      </w:r>
    </w:p>
    <w:p w14:paraId="17076DB3" w14:textId="77777777" w:rsidR="009A304E" w:rsidRDefault="009A304E" w:rsidP="009A304E"/>
    <w:p w14:paraId="13082C3E" w14:textId="358CAD04" w:rsidR="009A304E" w:rsidRPr="00ED1D2C" w:rsidRDefault="009A304E" w:rsidP="009A304E">
      <m:oMathPara>
        <m:oMathParaPr>
          <m:jc m:val="left"/>
        </m:oMathParaPr>
        <m:oMath>
          <m:r>
            <w:rPr>
              <w:rFonts w:ascii="Cambria Math" w:hAnsi="Cambria Math"/>
            </w:rPr>
            <m:t>x=</m:t>
          </m:r>
          <m:rad>
            <m:radPr>
              <m:ctrlPr>
                <w:rPr>
                  <w:rFonts w:ascii="Cambria Math" w:eastAsia="MS Mincho" w:hAnsi="Cambria Math" w:cs="MS Mincho"/>
                  <w:i/>
                </w:rPr>
              </m:ctrlPr>
            </m:radPr>
            <m:deg>
              <m:r>
                <w:rPr>
                  <w:rFonts w:ascii="Cambria Math" w:eastAsia="MS Mincho" w:hAnsi="Cambria Math" w:cs="MS Mincho"/>
                </w:rPr>
                <m:t>3</m:t>
              </m:r>
            </m:deg>
            <m:e>
              <m:r>
                <w:rPr>
                  <w:rFonts w:ascii="Cambria Math" w:eastAsia="MS Mincho" w:hAnsi="Cambria Math" w:cs="MS Mincho"/>
                </w:rPr>
                <m:t>-</m:t>
              </m:r>
              <m:f>
                <m:fPr>
                  <m:ctrlPr>
                    <w:rPr>
                      <w:rFonts w:ascii="Cambria Math" w:eastAsia="MS Mincho" w:hAnsi="Cambria Math" w:cs="MS Mincho"/>
                      <w:i/>
                    </w:rPr>
                  </m:ctrlPr>
                </m:fPr>
                <m:num>
                  <m:r>
                    <w:rPr>
                      <w:rFonts w:ascii="Cambria Math" w:eastAsia="MS Mincho" w:hAnsi="Cambria Math" w:cs="MS Mincho"/>
                    </w:rPr>
                    <m:t>q</m:t>
                  </m:r>
                </m:num>
                <m:den>
                  <m:r>
                    <w:rPr>
                      <w:rFonts w:ascii="Cambria Math" w:eastAsia="MS Mincho" w:hAnsi="Cambria Math" w:cs="MS Mincho"/>
                    </w:rPr>
                    <m:t>2</m:t>
                  </m:r>
                </m:den>
              </m:f>
              <m:r>
                <w:rPr>
                  <w:rFonts w:ascii="Cambria Math" w:eastAsia="MS Mincho" w:hAnsi="Cambria Math" w:cs="MS Mincho"/>
                </w:rPr>
                <m:t>+</m:t>
              </m:r>
              <m:rad>
                <m:radPr>
                  <m:degHide m:val="1"/>
                  <m:ctrlPr>
                    <w:rPr>
                      <w:rFonts w:ascii="Cambria Math" w:eastAsia="MS Mincho" w:hAnsi="Cambria Math" w:cs="MS Mincho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="MS Mincho" w:hAnsi="Cambria Math" w:cs="MS Mincho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MS Mincho" w:hAnsi="Cambria Math" w:cs="MS Mincho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MS Mincho" w:hAnsi="Cambria Math" w:cs="MS Mincho"/>
                            </w:rPr>
                            <m:t>p</m:t>
                          </m:r>
                        </m:e>
                        <m:sup>
                          <m:r>
                            <w:rPr>
                              <w:rFonts w:ascii="Cambria Math" w:eastAsia="MS Mincho" w:hAnsi="Cambria Math" w:cs="MS Mincho"/>
                            </w:rPr>
                            <m:t>3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MS Mincho" w:hAnsi="Cambria Math" w:cs="MS Mincho"/>
                        </w:rPr>
                        <m:t>27</m:t>
                      </m:r>
                    </m:den>
                  </m:f>
                  <m:r>
                    <w:rPr>
                      <w:rFonts w:ascii="Cambria Math" w:eastAsia="MS Mincho" w:hAnsi="Cambria Math" w:cs="MS Mincho"/>
                    </w:rPr>
                    <m:t>+</m:t>
                  </m:r>
                  <m:f>
                    <m:fPr>
                      <m:ctrlPr>
                        <w:rPr>
                          <w:rFonts w:ascii="Cambria Math" w:eastAsia="MS Mincho" w:hAnsi="Cambria Math" w:cs="MS Mincho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MS Mincho" w:hAnsi="Cambria Math" w:cs="MS Mincho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MS Mincho" w:hAnsi="Cambria Math" w:cs="MS Mincho"/>
                            </w:rPr>
                            <m:t>q</m:t>
                          </m:r>
                        </m:e>
                        <m:sup>
                          <m:r>
                            <w:rPr>
                              <w:rFonts w:ascii="Cambria Math" w:eastAsia="MS Mincho" w:hAnsi="Cambria Math" w:cs="MS Mincho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MS Mincho" w:hAnsi="Cambria Math" w:cs="MS Mincho"/>
                        </w:rPr>
                        <m:t>4</m:t>
                      </m:r>
                    </m:den>
                  </m:f>
                </m:e>
              </m:rad>
            </m:e>
          </m:rad>
          <m:r>
            <w:rPr>
              <w:rFonts w:ascii="Cambria Math" w:eastAsia="MS Mincho" w:hAnsi="MS Mincho" w:cs="MS Mincho"/>
            </w:rPr>
            <m:t>+</m:t>
          </m:r>
          <m:rad>
            <m:radPr>
              <m:ctrlPr>
                <w:rPr>
                  <w:rFonts w:ascii="Cambria Math" w:eastAsia="MS Mincho" w:hAnsi="MS Mincho" w:cs="MS Mincho"/>
                  <w:i/>
                </w:rPr>
              </m:ctrlPr>
            </m:radPr>
            <m:deg>
              <m:r>
                <w:rPr>
                  <w:rFonts w:ascii="Cambria Math" w:eastAsia="MS Mincho" w:hAnsi="MS Mincho" w:cs="MS Mincho"/>
                </w:rPr>
                <m:t>3</m:t>
              </m:r>
            </m:deg>
            <m:e>
              <m:r>
                <w:rPr>
                  <w:rFonts w:ascii="Cambria Math" w:eastAsia="MS Mincho" w:hAnsi="MS Mincho" w:cs="MS Mincho"/>
                </w:rPr>
                <m:t>-</m:t>
              </m:r>
              <m:f>
                <m:fPr>
                  <m:ctrlPr>
                    <w:rPr>
                      <w:rFonts w:ascii="Cambria Math" w:eastAsia="MS Mincho" w:hAnsi="MS Mincho" w:cs="MS Mincho"/>
                      <w:i/>
                    </w:rPr>
                  </m:ctrlPr>
                </m:fPr>
                <m:num>
                  <m:r>
                    <w:rPr>
                      <w:rFonts w:ascii="Cambria Math" w:eastAsia="MS Mincho" w:hAnsi="MS Mincho" w:cs="MS Mincho"/>
                    </w:rPr>
                    <m:t>q</m:t>
                  </m:r>
                </m:num>
                <m:den>
                  <m:r>
                    <w:rPr>
                      <w:rFonts w:ascii="Cambria Math" w:eastAsia="MS Mincho" w:hAnsi="MS Mincho" w:cs="MS Mincho"/>
                    </w:rPr>
                    <m:t>2</m:t>
                  </m:r>
                </m:den>
              </m:f>
              <m:r>
                <w:rPr>
                  <w:rFonts w:ascii="Cambria Math" w:eastAsia="MS Mincho" w:hAnsi="MS Mincho" w:cs="MS Mincho"/>
                </w:rPr>
                <m:t>-</m:t>
              </m:r>
              <m:rad>
                <m:radPr>
                  <m:degHide m:val="1"/>
                  <m:ctrlPr>
                    <w:rPr>
                      <w:rFonts w:ascii="Cambria Math" w:eastAsia="MS Mincho" w:hAnsi="MS Mincho" w:cs="MS Mincho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="MS Mincho" w:hAnsi="MS Mincho" w:cs="MS Mincho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MS Mincho" w:hAnsi="MS Mincho" w:cs="MS Mincho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MS Mincho" w:hAnsi="MS Mincho" w:cs="MS Mincho"/>
                            </w:rPr>
                            <m:t>p</m:t>
                          </m:r>
                        </m:e>
                        <m:sup>
                          <m:r>
                            <w:rPr>
                              <w:rFonts w:ascii="Cambria Math" w:eastAsia="MS Mincho" w:hAnsi="MS Mincho" w:cs="MS Mincho"/>
                            </w:rPr>
                            <m:t>3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MS Mincho" w:hAnsi="MS Mincho" w:cs="MS Mincho"/>
                        </w:rPr>
                        <m:t>27</m:t>
                      </m:r>
                    </m:den>
                  </m:f>
                  <m:r>
                    <w:rPr>
                      <w:rFonts w:ascii="Cambria Math" w:eastAsia="MS Mincho" w:hAnsi="MS Mincho" w:cs="MS Mincho"/>
                    </w:rPr>
                    <m:t>+</m:t>
                  </m:r>
                  <m:f>
                    <m:fPr>
                      <m:ctrlPr>
                        <w:rPr>
                          <w:rFonts w:ascii="Cambria Math" w:eastAsia="MS Mincho" w:hAnsi="MS Mincho" w:cs="MS Mincho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MS Mincho" w:hAnsi="MS Mincho" w:cs="MS Mincho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MS Mincho" w:hAnsi="MS Mincho" w:cs="MS Mincho"/>
                            </w:rPr>
                            <m:t>q</m:t>
                          </m:r>
                        </m:e>
                        <m:sup>
                          <m:r>
                            <w:rPr>
                              <w:rFonts w:ascii="Cambria Math" w:eastAsia="MS Mincho" w:hAnsi="MS Mincho" w:cs="MS Mincho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MS Mincho" w:hAnsi="MS Mincho" w:cs="MS Mincho"/>
                        </w:rPr>
                        <m:t>4</m:t>
                      </m:r>
                    </m:den>
                  </m:f>
                </m:e>
              </m:rad>
            </m:e>
          </m:rad>
          <m:r>
            <w:rPr>
              <w:rFonts w:ascii="Cambria Math" w:eastAsia="MS Mincho" w:hAnsi="MS Mincho" w:cs="MS Mincho"/>
            </w:rPr>
            <m:t xml:space="preserve"> </m:t>
          </m:r>
        </m:oMath>
      </m:oMathPara>
    </w:p>
    <w:p w14:paraId="3C117729" w14:textId="1F62B5CA" w:rsidR="00ED1D2C" w:rsidRDefault="00ED1D2C" w:rsidP="009A304E"/>
    <w:p w14:paraId="785D8821" w14:textId="77777777" w:rsidR="00ED1D2C" w:rsidRDefault="00ED1D2C" w:rsidP="00ED1D2C">
      <w:r>
        <w:t>Reflektion: Notieren Sie in Stichworten die einzelnen Schritte dieses Forschungsgangs</w:t>
      </w:r>
    </w:p>
    <w:p w14:paraId="0515267B" w14:textId="373C4716" w:rsidR="00ED1D2C" w:rsidRDefault="00ED1D2C" w:rsidP="00ED1D2C">
      <w:r>
        <w:t>und deren Begründung.</w:t>
      </w:r>
    </w:p>
    <w:p w14:paraId="07550DE8" w14:textId="77777777" w:rsidR="00ED1D2C" w:rsidRDefault="00ED1D2C" w:rsidP="00ED1D2C">
      <w:bookmarkStart w:id="0" w:name="_GoBack"/>
      <w:bookmarkEnd w:id="0"/>
    </w:p>
    <w:p w14:paraId="60A0F4CE" w14:textId="62D1175D" w:rsidR="00ED1D2C" w:rsidRPr="00F3190C" w:rsidRDefault="00ED1D2C" w:rsidP="00AC7DA6">
      <w:pPr>
        <w:spacing w:line="273" w:lineRule="exact"/>
        <w:ind w:right="-20"/>
        <w:rPr>
          <w:rFonts w:eastAsia="Arial"/>
        </w:rPr>
      </w:pPr>
      <w:r w:rsidRPr="00F3190C">
        <w:rPr>
          <w:rFonts w:eastAsia="Arial"/>
          <w:position w:val="-1"/>
        </w:rPr>
        <w:t>L</w:t>
      </w:r>
      <w:r w:rsidRPr="00F3190C">
        <w:rPr>
          <w:rFonts w:eastAsia="Arial"/>
          <w:spacing w:val="-1"/>
          <w:position w:val="-1"/>
        </w:rPr>
        <w:t>ö</w:t>
      </w:r>
      <w:r w:rsidRPr="00F3190C">
        <w:rPr>
          <w:rFonts w:eastAsia="Arial"/>
          <w:position w:val="-1"/>
        </w:rPr>
        <w:t>su</w:t>
      </w:r>
      <w:r w:rsidRPr="00F3190C">
        <w:rPr>
          <w:rFonts w:eastAsia="Arial"/>
          <w:spacing w:val="-1"/>
          <w:position w:val="-1"/>
        </w:rPr>
        <w:t>n</w:t>
      </w:r>
      <w:r w:rsidR="00C20478">
        <w:rPr>
          <w:rFonts w:eastAsia="Arial"/>
          <w:position w:val="-1"/>
        </w:rPr>
        <w:t>g</w:t>
      </w:r>
      <w:r w:rsidRPr="00F3190C">
        <w:rPr>
          <w:rFonts w:eastAsia="Arial"/>
          <w:position w:val="-1"/>
        </w:rPr>
        <w:t xml:space="preserve"> e</w:t>
      </w:r>
      <w:r w:rsidRPr="00F3190C">
        <w:rPr>
          <w:rFonts w:eastAsia="Arial"/>
          <w:spacing w:val="-1"/>
          <w:position w:val="-1"/>
        </w:rPr>
        <w:t>i</w:t>
      </w:r>
      <w:r w:rsidRPr="00F3190C">
        <w:rPr>
          <w:rFonts w:eastAsia="Arial"/>
          <w:position w:val="-1"/>
        </w:rPr>
        <w:t>n</w:t>
      </w:r>
      <w:r w:rsidRPr="00F3190C">
        <w:rPr>
          <w:rFonts w:eastAsia="Arial"/>
          <w:spacing w:val="-1"/>
          <w:position w:val="-1"/>
        </w:rPr>
        <w:t>e</w:t>
      </w:r>
      <w:r w:rsidRPr="00F3190C">
        <w:rPr>
          <w:rFonts w:eastAsia="Arial"/>
          <w:position w:val="-1"/>
        </w:rPr>
        <w:t>r</w:t>
      </w:r>
      <w:r w:rsidRPr="00F3190C">
        <w:rPr>
          <w:rFonts w:eastAsia="Arial"/>
          <w:spacing w:val="2"/>
          <w:position w:val="-1"/>
        </w:rPr>
        <w:t xml:space="preserve"> </w:t>
      </w:r>
      <w:r w:rsidRPr="00F3190C">
        <w:rPr>
          <w:rFonts w:eastAsia="Arial"/>
          <w:spacing w:val="-1"/>
          <w:position w:val="-1"/>
        </w:rPr>
        <w:t>K</w:t>
      </w:r>
      <w:r w:rsidRPr="00F3190C">
        <w:rPr>
          <w:rFonts w:eastAsia="Arial"/>
          <w:position w:val="-1"/>
        </w:rPr>
        <w:t>u</w:t>
      </w:r>
      <w:r w:rsidRPr="00F3190C">
        <w:rPr>
          <w:rFonts w:eastAsia="Arial"/>
          <w:spacing w:val="-1"/>
          <w:position w:val="-1"/>
        </w:rPr>
        <w:t>bi</w:t>
      </w:r>
      <w:r w:rsidRPr="00F3190C">
        <w:rPr>
          <w:rFonts w:eastAsia="Arial"/>
          <w:position w:val="-1"/>
        </w:rPr>
        <w:t>schen</w:t>
      </w:r>
      <w:r w:rsidRPr="00F3190C">
        <w:rPr>
          <w:rFonts w:eastAsia="Arial"/>
          <w:spacing w:val="-4"/>
          <w:position w:val="-1"/>
        </w:rPr>
        <w:t xml:space="preserve"> </w:t>
      </w:r>
      <w:r w:rsidRPr="00F3190C">
        <w:rPr>
          <w:rFonts w:eastAsia="Arial"/>
          <w:spacing w:val="1"/>
          <w:position w:val="-1"/>
        </w:rPr>
        <w:t>G</w:t>
      </w:r>
      <w:r w:rsidRPr="00F3190C">
        <w:rPr>
          <w:rFonts w:eastAsia="Arial"/>
          <w:spacing w:val="-1"/>
          <w:position w:val="-1"/>
        </w:rPr>
        <w:t>l</w:t>
      </w:r>
      <w:r w:rsidRPr="00F3190C">
        <w:rPr>
          <w:rFonts w:eastAsia="Arial"/>
          <w:position w:val="-1"/>
        </w:rPr>
        <w:t>e</w:t>
      </w:r>
      <w:r w:rsidRPr="00F3190C">
        <w:rPr>
          <w:rFonts w:eastAsia="Arial"/>
          <w:spacing w:val="-1"/>
          <w:position w:val="-1"/>
        </w:rPr>
        <w:t>i</w:t>
      </w:r>
      <w:r w:rsidRPr="00F3190C">
        <w:rPr>
          <w:rFonts w:eastAsia="Arial"/>
          <w:position w:val="-1"/>
        </w:rPr>
        <w:t>ch</w:t>
      </w:r>
      <w:r w:rsidRPr="00F3190C">
        <w:rPr>
          <w:rFonts w:eastAsia="Arial"/>
          <w:spacing w:val="-1"/>
          <w:position w:val="-1"/>
        </w:rPr>
        <w:t>u</w:t>
      </w:r>
      <w:r w:rsidRPr="00F3190C">
        <w:rPr>
          <w:rFonts w:eastAsia="Arial"/>
          <w:position w:val="-1"/>
        </w:rPr>
        <w:t>n</w:t>
      </w:r>
      <w:r w:rsidRPr="00F3190C">
        <w:rPr>
          <w:rFonts w:eastAsia="Arial"/>
          <w:spacing w:val="-1"/>
          <w:position w:val="-1"/>
        </w:rPr>
        <w:t>g</w:t>
      </w:r>
      <w:r w:rsidRPr="00F3190C">
        <w:rPr>
          <w:rFonts w:eastAsia="Arial"/>
          <w:position w:val="-1"/>
        </w:rPr>
        <w:t>:</w:t>
      </w:r>
      <w:r w:rsidRPr="00F3190C">
        <w:rPr>
          <w:rFonts w:eastAsia="Arial"/>
          <w:spacing w:val="2"/>
          <w:position w:val="-1"/>
        </w:rPr>
        <w:t xml:space="preserve"> </w:t>
      </w:r>
      <m:oMath>
        <m:r>
          <w:rPr>
            <w:rFonts w:ascii="Cambria Math" w:eastAsia="Arial" w:hAnsi="Cambria Math"/>
            <w:spacing w:val="-2"/>
            <w:position w:val="-1"/>
          </w:rPr>
          <m:t>x</m:t>
        </m:r>
        <m:r>
          <w:rPr>
            <w:rFonts w:ascii="Cambria Math" w:eastAsia="Arial" w:hAnsi="Cambria Math"/>
            <w:spacing w:val="-1"/>
            <w:position w:val="9"/>
            <w:sz w:val="14"/>
            <w:szCs w:val="14"/>
          </w:rPr>
          <m:t>3</m:t>
        </m:r>
        <m:r>
          <w:rPr>
            <w:rFonts w:ascii="Cambria Math" w:eastAsia="Arial" w:hAnsi="Cambria Math"/>
            <w:position w:val="-1"/>
          </w:rPr>
          <m:t>+a</m:t>
        </m:r>
        <m:r>
          <w:rPr>
            <w:rFonts w:ascii="Cambria Math" w:eastAsia="Arial" w:hAnsi="Cambria Math"/>
            <w:spacing w:val="-2"/>
            <w:position w:val="-1"/>
          </w:rPr>
          <m:t>x</m:t>
        </m:r>
        <m:r>
          <w:rPr>
            <w:rFonts w:ascii="Cambria Math" w:eastAsia="Arial" w:hAnsi="Cambria Math"/>
            <w:spacing w:val="-1"/>
            <w:position w:val="9"/>
            <w:sz w:val="14"/>
            <w:szCs w:val="14"/>
          </w:rPr>
          <m:t>2</m:t>
        </m:r>
        <m:r>
          <w:rPr>
            <w:rFonts w:ascii="Cambria Math" w:eastAsia="Arial" w:hAnsi="Cambria Math"/>
            <w:position w:val="-1"/>
          </w:rPr>
          <m:t>+b</m:t>
        </m:r>
        <m:r>
          <w:rPr>
            <w:rFonts w:ascii="Cambria Math" w:eastAsia="Arial" w:hAnsi="Cambria Math"/>
            <w:spacing w:val="-2"/>
            <w:position w:val="-1"/>
          </w:rPr>
          <m:t>x</m:t>
        </m:r>
        <m:r>
          <w:rPr>
            <w:rFonts w:ascii="Cambria Math" w:eastAsia="Arial" w:hAnsi="Cambria Math"/>
            <w:position w:val="-1"/>
          </w:rPr>
          <m:t>+</m:t>
        </m:r>
        <m:r>
          <w:rPr>
            <w:rFonts w:ascii="Cambria Math" w:eastAsia="Arial" w:hAnsi="Cambria Math"/>
            <w:spacing w:val="3"/>
            <w:position w:val="-1"/>
          </w:rPr>
          <m:t>c</m:t>
        </m:r>
        <m:r>
          <w:rPr>
            <w:rFonts w:ascii="Cambria Math" w:eastAsia="Arial" w:hAnsi="Cambria Math"/>
            <w:position w:val="-1"/>
          </w:rPr>
          <m:t>=0</m:t>
        </m:r>
      </m:oMath>
    </w:p>
    <w:p w14:paraId="19DC7F98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3B17AE41" w14:textId="5A978A78" w:rsidR="00ED1D2C" w:rsidRPr="00F3190C" w:rsidRDefault="00C5708E" w:rsidP="00ED1D2C">
      <w:pPr>
        <w:spacing w:line="200" w:lineRule="exact"/>
        <w:rPr>
          <w:sz w:val="20"/>
          <w:szCs w:val="20"/>
        </w:rPr>
      </w:pPr>
      <w:r>
        <w:rPr>
          <w:rFonts w:asciiTheme="minorHAnsi" w:eastAsiaTheme="minorHAnsi" w:hAnsiTheme="minorHAnsi" w:cstheme="minorBidi"/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416AF4F" wp14:editId="45AF7304">
                <wp:simplePos x="0" y="0"/>
                <wp:positionH relativeFrom="page">
                  <wp:posOffset>900113</wp:posOffset>
                </wp:positionH>
                <wp:positionV relativeFrom="paragraph">
                  <wp:posOffset>54293</wp:posOffset>
                </wp:positionV>
                <wp:extent cx="6276975" cy="3610610"/>
                <wp:effectExtent l="0" t="0" r="28575" b="27940"/>
                <wp:wrapNone/>
                <wp:docPr id="16" name="Gruppieren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76975" cy="3610610"/>
                          <a:chOff x="1417" y="555"/>
                          <a:chExt cx="9885" cy="5686"/>
                        </a:xfrm>
                      </wpg:grpSpPr>
                      <wpg:grpSp>
                        <wpg:cNvPr id="17" name="Group 3"/>
                        <wpg:cNvGrpSpPr>
                          <a:grpSpLocks/>
                        </wpg:cNvGrpSpPr>
                        <wpg:grpSpPr bwMode="auto">
                          <a:xfrm>
                            <a:off x="1417" y="555"/>
                            <a:ext cx="1119" cy="1599"/>
                            <a:chOff x="1417" y="555"/>
                            <a:chExt cx="1119" cy="1599"/>
                          </a:xfrm>
                        </wpg:grpSpPr>
                        <wps:wsp>
                          <wps:cNvPr id="18" name="Freeform 4"/>
                          <wps:cNvSpPr>
                            <a:spLocks/>
                          </wps:cNvSpPr>
                          <wps:spPr bwMode="auto">
                            <a:xfrm>
                              <a:off x="1417" y="555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1417 1417"/>
                                <a:gd name="T1" fmla="*/ T0 w 1119"/>
                                <a:gd name="T2" fmla="+- 0 555 555"/>
                                <a:gd name="T3" fmla="*/ 555 h 1599"/>
                                <a:gd name="T4" fmla="+- 0 1417 1417"/>
                                <a:gd name="T5" fmla="*/ T4 w 1119"/>
                                <a:gd name="T6" fmla="+- 0 1594 555"/>
                                <a:gd name="T7" fmla="*/ 1594 h 1599"/>
                                <a:gd name="T8" fmla="+- 0 1977 1417"/>
                                <a:gd name="T9" fmla="*/ T8 w 1119"/>
                                <a:gd name="T10" fmla="+- 0 2154 555"/>
                                <a:gd name="T11" fmla="*/ 2154 h 1599"/>
                                <a:gd name="T12" fmla="+- 0 2536 1417"/>
                                <a:gd name="T13" fmla="*/ T12 w 1119"/>
                                <a:gd name="T14" fmla="+- 0 1594 555"/>
                                <a:gd name="T15" fmla="*/ 1594 h 1599"/>
                                <a:gd name="T16" fmla="+- 0 2536 1417"/>
                                <a:gd name="T17" fmla="*/ T16 w 1119"/>
                                <a:gd name="T18" fmla="+- 0 1115 555"/>
                                <a:gd name="T19" fmla="*/ 1115 h 1599"/>
                                <a:gd name="T20" fmla="+- 0 1977 1417"/>
                                <a:gd name="T21" fmla="*/ T20 w 1119"/>
                                <a:gd name="T22" fmla="+- 0 1115 555"/>
                                <a:gd name="T23" fmla="*/ 1115 h 1599"/>
                                <a:gd name="T24" fmla="+- 0 1417 1417"/>
                                <a:gd name="T25" fmla="*/ T24 w 1119"/>
                                <a:gd name="T26" fmla="+- 0 555 555"/>
                                <a:gd name="T27" fmla="*/ 555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0" y="0"/>
                                  </a:moveTo>
                                  <a:lnTo>
                                    <a:pt x="0" y="1039"/>
                                  </a:lnTo>
                                  <a:lnTo>
                                    <a:pt x="560" y="1599"/>
                                  </a:lnTo>
                                  <a:lnTo>
                                    <a:pt x="1119" y="1039"/>
                                  </a:lnTo>
                                  <a:lnTo>
                                    <a:pt x="1119" y="560"/>
                                  </a:lnTo>
                                  <a:lnTo>
                                    <a:pt x="560" y="5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5"/>
                          <wps:cNvSpPr>
                            <a:spLocks/>
                          </wps:cNvSpPr>
                          <wps:spPr bwMode="auto">
                            <a:xfrm>
                              <a:off x="1417" y="555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555 555"/>
                                <a:gd name="T3" fmla="*/ 555 h 1599"/>
                                <a:gd name="T4" fmla="+- 0 1977 1417"/>
                                <a:gd name="T5" fmla="*/ T4 w 1119"/>
                                <a:gd name="T6" fmla="+- 0 1115 555"/>
                                <a:gd name="T7" fmla="*/ 1115 h 1599"/>
                                <a:gd name="T8" fmla="+- 0 2536 1417"/>
                                <a:gd name="T9" fmla="*/ T8 w 1119"/>
                                <a:gd name="T10" fmla="+- 0 1115 555"/>
                                <a:gd name="T11" fmla="*/ 1115 h 1599"/>
                                <a:gd name="T12" fmla="+- 0 2536 1417"/>
                                <a:gd name="T13" fmla="*/ T12 w 1119"/>
                                <a:gd name="T14" fmla="+- 0 555 555"/>
                                <a:gd name="T15" fmla="*/ 555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560" y="560"/>
                                  </a:lnTo>
                                  <a:lnTo>
                                    <a:pt x="1119" y="560"/>
                                  </a:lnTo>
                                  <a:lnTo>
                                    <a:pt x="1119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6"/>
                        <wpg:cNvGrpSpPr>
                          <a:grpSpLocks/>
                        </wpg:cNvGrpSpPr>
                        <wpg:grpSpPr bwMode="auto">
                          <a:xfrm>
                            <a:off x="1417" y="555"/>
                            <a:ext cx="1119" cy="1599"/>
                            <a:chOff x="1417" y="555"/>
                            <a:chExt cx="1119" cy="1599"/>
                          </a:xfrm>
                        </wpg:grpSpPr>
                        <wps:wsp>
                          <wps:cNvPr id="22" name="Freeform 7"/>
                          <wps:cNvSpPr>
                            <a:spLocks/>
                          </wps:cNvSpPr>
                          <wps:spPr bwMode="auto">
                            <a:xfrm>
                              <a:off x="1417" y="555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555 555"/>
                                <a:gd name="T3" fmla="*/ 555 h 1599"/>
                                <a:gd name="T4" fmla="+- 0 2536 1417"/>
                                <a:gd name="T5" fmla="*/ T4 w 1119"/>
                                <a:gd name="T6" fmla="+- 0 1594 555"/>
                                <a:gd name="T7" fmla="*/ 1594 h 1599"/>
                                <a:gd name="T8" fmla="+- 0 1977 1417"/>
                                <a:gd name="T9" fmla="*/ T8 w 1119"/>
                                <a:gd name="T10" fmla="+- 0 2154 555"/>
                                <a:gd name="T11" fmla="*/ 2154 h 1599"/>
                                <a:gd name="T12" fmla="+- 0 1417 1417"/>
                                <a:gd name="T13" fmla="*/ T12 w 1119"/>
                                <a:gd name="T14" fmla="+- 0 1594 555"/>
                                <a:gd name="T15" fmla="*/ 1594 h 1599"/>
                                <a:gd name="T16" fmla="+- 0 1417 1417"/>
                                <a:gd name="T17" fmla="*/ T16 w 1119"/>
                                <a:gd name="T18" fmla="+- 0 555 555"/>
                                <a:gd name="T19" fmla="*/ 555 h 1599"/>
                                <a:gd name="T20" fmla="+- 0 1977 1417"/>
                                <a:gd name="T21" fmla="*/ T20 w 1119"/>
                                <a:gd name="T22" fmla="+- 0 1115 555"/>
                                <a:gd name="T23" fmla="*/ 1115 h 1599"/>
                                <a:gd name="T24" fmla="+- 0 2536 1417"/>
                                <a:gd name="T25" fmla="*/ T24 w 1119"/>
                                <a:gd name="T26" fmla="+- 0 555 555"/>
                                <a:gd name="T27" fmla="*/ 555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1119" y="1039"/>
                                  </a:lnTo>
                                  <a:lnTo>
                                    <a:pt x="560" y="1599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60" y="560"/>
                                  </a:lnTo>
                                  <a:lnTo>
                                    <a:pt x="111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8"/>
                        <wpg:cNvGrpSpPr>
                          <a:grpSpLocks/>
                        </wpg:cNvGrpSpPr>
                        <wpg:grpSpPr bwMode="auto">
                          <a:xfrm>
                            <a:off x="2536" y="555"/>
                            <a:ext cx="8766" cy="1039"/>
                            <a:chOff x="2536" y="555"/>
                            <a:chExt cx="8766" cy="1039"/>
                          </a:xfrm>
                        </wpg:grpSpPr>
                        <wps:wsp>
                          <wps:cNvPr id="24" name="Freeform 9"/>
                          <wps:cNvSpPr>
                            <a:spLocks/>
                          </wps:cNvSpPr>
                          <wps:spPr bwMode="auto">
                            <a:xfrm>
                              <a:off x="2536" y="555"/>
                              <a:ext cx="8766" cy="1039"/>
                            </a:xfrm>
                            <a:custGeom>
                              <a:avLst/>
                              <a:gdLst>
                                <a:gd name="T0" fmla="+- 0 11129 2536"/>
                                <a:gd name="T1" fmla="*/ T0 w 8766"/>
                                <a:gd name="T2" fmla="+- 0 555 555"/>
                                <a:gd name="T3" fmla="*/ 555 h 1039"/>
                                <a:gd name="T4" fmla="+- 0 2536 2536"/>
                                <a:gd name="T5" fmla="*/ T4 w 8766"/>
                                <a:gd name="T6" fmla="+- 0 555 555"/>
                                <a:gd name="T7" fmla="*/ 555 h 1039"/>
                                <a:gd name="T8" fmla="+- 0 2536 2536"/>
                                <a:gd name="T9" fmla="*/ T8 w 8766"/>
                                <a:gd name="T10" fmla="+- 0 1594 555"/>
                                <a:gd name="T11" fmla="*/ 1594 h 1039"/>
                                <a:gd name="T12" fmla="+- 0 11135 2536"/>
                                <a:gd name="T13" fmla="*/ T12 w 8766"/>
                                <a:gd name="T14" fmla="+- 0 1594 555"/>
                                <a:gd name="T15" fmla="*/ 1594 h 1039"/>
                                <a:gd name="T16" fmla="+- 0 11200 2536"/>
                                <a:gd name="T17" fmla="*/ T16 w 8766"/>
                                <a:gd name="T18" fmla="+- 0 1579 555"/>
                                <a:gd name="T19" fmla="*/ 1579 h 1039"/>
                                <a:gd name="T20" fmla="+- 0 11253 2536"/>
                                <a:gd name="T21" fmla="*/ T20 w 8766"/>
                                <a:gd name="T22" fmla="+- 0 1541 555"/>
                                <a:gd name="T23" fmla="*/ 1541 h 1039"/>
                                <a:gd name="T24" fmla="+- 0 11289 2536"/>
                                <a:gd name="T25" fmla="*/ T24 w 8766"/>
                                <a:gd name="T26" fmla="+- 0 1487 555"/>
                                <a:gd name="T27" fmla="*/ 1487 h 1039"/>
                                <a:gd name="T28" fmla="+- 0 11302 2536"/>
                                <a:gd name="T29" fmla="*/ T28 w 8766"/>
                                <a:gd name="T30" fmla="+- 0 1421 555"/>
                                <a:gd name="T31" fmla="*/ 1421 h 1039"/>
                                <a:gd name="T32" fmla="+- 0 11302 2536"/>
                                <a:gd name="T33" fmla="*/ T32 w 8766"/>
                                <a:gd name="T34" fmla="+- 0 722 555"/>
                                <a:gd name="T35" fmla="*/ 722 h 1039"/>
                                <a:gd name="T36" fmla="+- 0 11287 2536"/>
                                <a:gd name="T37" fmla="*/ T36 w 8766"/>
                                <a:gd name="T38" fmla="+- 0 657 555"/>
                                <a:gd name="T39" fmla="*/ 657 h 1039"/>
                                <a:gd name="T40" fmla="+- 0 11249 2536"/>
                                <a:gd name="T41" fmla="*/ T40 w 8766"/>
                                <a:gd name="T42" fmla="+- 0 604 555"/>
                                <a:gd name="T43" fmla="*/ 604 h 1039"/>
                                <a:gd name="T44" fmla="+- 0 11195 2536"/>
                                <a:gd name="T45" fmla="*/ T44 w 8766"/>
                                <a:gd name="T46" fmla="+- 0 568 555"/>
                                <a:gd name="T47" fmla="*/ 568 h 1039"/>
                                <a:gd name="T48" fmla="+- 0 11129 2536"/>
                                <a:gd name="T49" fmla="*/ T48 w 8766"/>
                                <a:gd name="T50" fmla="+- 0 555 555"/>
                                <a:gd name="T51" fmla="*/ 555 h 10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766" h="1039">
                                  <a:moveTo>
                                    <a:pt x="859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8599" y="1039"/>
                                  </a:lnTo>
                                  <a:lnTo>
                                    <a:pt x="8664" y="1024"/>
                                  </a:lnTo>
                                  <a:lnTo>
                                    <a:pt x="8717" y="986"/>
                                  </a:lnTo>
                                  <a:lnTo>
                                    <a:pt x="8753" y="932"/>
                                  </a:lnTo>
                                  <a:lnTo>
                                    <a:pt x="8766" y="866"/>
                                  </a:lnTo>
                                  <a:lnTo>
                                    <a:pt x="8766" y="167"/>
                                  </a:lnTo>
                                  <a:lnTo>
                                    <a:pt x="8751" y="102"/>
                                  </a:lnTo>
                                  <a:lnTo>
                                    <a:pt x="8713" y="49"/>
                                  </a:lnTo>
                                  <a:lnTo>
                                    <a:pt x="8659" y="13"/>
                                  </a:lnTo>
                                  <a:lnTo>
                                    <a:pt x="8593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10"/>
                        <wpg:cNvGrpSpPr>
                          <a:grpSpLocks/>
                        </wpg:cNvGrpSpPr>
                        <wpg:grpSpPr bwMode="auto">
                          <a:xfrm>
                            <a:off x="2536" y="555"/>
                            <a:ext cx="8766" cy="1039"/>
                            <a:chOff x="2536" y="555"/>
                            <a:chExt cx="8766" cy="1039"/>
                          </a:xfrm>
                        </wpg:grpSpPr>
                        <wps:wsp>
                          <wps:cNvPr id="26" name="Freeform 11"/>
                          <wps:cNvSpPr>
                            <a:spLocks/>
                          </wps:cNvSpPr>
                          <wps:spPr bwMode="auto">
                            <a:xfrm>
                              <a:off x="2536" y="555"/>
                              <a:ext cx="8766" cy="1039"/>
                            </a:xfrm>
                            <a:custGeom>
                              <a:avLst/>
                              <a:gdLst>
                                <a:gd name="T0" fmla="+- 0 11302 2536"/>
                                <a:gd name="T1" fmla="*/ T0 w 8766"/>
                                <a:gd name="T2" fmla="+- 0 728 555"/>
                                <a:gd name="T3" fmla="*/ 728 h 1039"/>
                                <a:gd name="T4" fmla="+- 0 11302 2536"/>
                                <a:gd name="T5" fmla="*/ T4 w 8766"/>
                                <a:gd name="T6" fmla="+- 0 1421 555"/>
                                <a:gd name="T7" fmla="*/ 1421 h 1039"/>
                                <a:gd name="T8" fmla="+- 0 11300 2536"/>
                                <a:gd name="T9" fmla="*/ T8 w 8766"/>
                                <a:gd name="T10" fmla="+- 0 1444 555"/>
                                <a:gd name="T11" fmla="*/ 1444 h 1039"/>
                                <a:gd name="T12" fmla="+- 0 11279 2536"/>
                                <a:gd name="T13" fmla="*/ T12 w 8766"/>
                                <a:gd name="T14" fmla="+- 0 1507 555"/>
                                <a:gd name="T15" fmla="*/ 1507 h 1039"/>
                                <a:gd name="T16" fmla="+- 0 11237 2536"/>
                                <a:gd name="T17" fmla="*/ T16 w 8766"/>
                                <a:gd name="T18" fmla="+- 0 1556 555"/>
                                <a:gd name="T19" fmla="*/ 1556 h 1039"/>
                                <a:gd name="T20" fmla="+- 0 11179 2536"/>
                                <a:gd name="T21" fmla="*/ T20 w 8766"/>
                                <a:gd name="T22" fmla="+- 0 1587 555"/>
                                <a:gd name="T23" fmla="*/ 1587 h 1039"/>
                                <a:gd name="T24" fmla="+- 0 2536 2536"/>
                                <a:gd name="T25" fmla="*/ T24 w 8766"/>
                                <a:gd name="T26" fmla="+- 0 1594 555"/>
                                <a:gd name="T27" fmla="*/ 1594 h 1039"/>
                                <a:gd name="T28" fmla="+- 0 2536 2536"/>
                                <a:gd name="T29" fmla="*/ T28 w 8766"/>
                                <a:gd name="T30" fmla="+- 0 555 555"/>
                                <a:gd name="T31" fmla="*/ 555 h 1039"/>
                                <a:gd name="T32" fmla="+- 0 11129 2536"/>
                                <a:gd name="T33" fmla="*/ T32 w 8766"/>
                                <a:gd name="T34" fmla="+- 0 555 555"/>
                                <a:gd name="T35" fmla="*/ 555 h 1039"/>
                                <a:gd name="T36" fmla="+- 0 11152 2536"/>
                                <a:gd name="T37" fmla="*/ T36 w 8766"/>
                                <a:gd name="T38" fmla="+- 0 556 555"/>
                                <a:gd name="T39" fmla="*/ 556 h 1039"/>
                                <a:gd name="T40" fmla="+- 0 11215 2536"/>
                                <a:gd name="T41" fmla="*/ T40 w 8766"/>
                                <a:gd name="T42" fmla="+- 0 578 555"/>
                                <a:gd name="T43" fmla="*/ 578 h 1039"/>
                                <a:gd name="T44" fmla="+- 0 11264 2536"/>
                                <a:gd name="T45" fmla="*/ T44 w 8766"/>
                                <a:gd name="T46" fmla="+- 0 620 555"/>
                                <a:gd name="T47" fmla="*/ 620 h 1039"/>
                                <a:gd name="T48" fmla="+- 0 11295 2536"/>
                                <a:gd name="T49" fmla="*/ T48 w 8766"/>
                                <a:gd name="T50" fmla="+- 0 678 555"/>
                                <a:gd name="T51" fmla="*/ 678 h 1039"/>
                                <a:gd name="T52" fmla="+- 0 11302 2536"/>
                                <a:gd name="T53" fmla="*/ T52 w 8766"/>
                                <a:gd name="T54" fmla="+- 0 728 555"/>
                                <a:gd name="T55" fmla="*/ 728 h 10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766" h="1039">
                                  <a:moveTo>
                                    <a:pt x="8766" y="173"/>
                                  </a:moveTo>
                                  <a:lnTo>
                                    <a:pt x="8766" y="866"/>
                                  </a:lnTo>
                                  <a:lnTo>
                                    <a:pt x="8764" y="889"/>
                                  </a:lnTo>
                                  <a:lnTo>
                                    <a:pt x="8743" y="952"/>
                                  </a:lnTo>
                                  <a:lnTo>
                                    <a:pt x="8701" y="1001"/>
                                  </a:lnTo>
                                  <a:lnTo>
                                    <a:pt x="8643" y="1032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593" y="0"/>
                                  </a:lnTo>
                                  <a:lnTo>
                                    <a:pt x="8616" y="1"/>
                                  </a:lnTo>
                                  <a:lnTo>
                                    <a:pt x="8679" y="23"/>
                                  </a:lnTo>
                                  <a:lnTo>
                                    <a:pt x="8728" y="65"/>
                                  </a:lnTo>
                                  <a:lnTo>
                                    <a:pt x="8759" y="123"/>
                                  </a:lnTo>
                                  <a:lnTo>
                                    <a:pt x="8766" y="17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12"/>
                        <wpg:cNvGrpSpPr>
                          <a:grpSpLocks/>
                        </wpg:cNvGrpSpPr>
                        <wpg:grpSpPr bwMode="auto">
                          <a:xfrm>
                            <a:off x="1417" y="1917"/>
                            <a:ext cx="1119" cy="1599"/>
                            <a:chOff x="1417" y="1917"/>
                            <a:chExt cx="1119" cy="1599"/>
                          </a:xfrm>
                        </wpg:grpSpPr>
                        <wps:wsp>
                          <wps:cNvPr id="28" name="Freeform 13"/>
                          <wps:cNvSpPr>
                            <a:spLocks/>
                          </wps:cNvSpPr>
                          <wps:spPr bwMode="auto">
                            <a:xfrm>
                              <a:off x="1417" y="1917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1417 1417"/>
                                <a:gd name="T1" fmla="*/ T0 w 1119"/>
                                <a:gd name="T2" fmla="+- 0 1917 1917"/>
                                <a:gd name="T3" fmla="*/ 1917 h 1599"/>
                                <a:gd name="T4" fmla="+- 0 1417 1417"/>
                                <a:gd name="T5" fmla="*/ T4 w 1119"/>
                                <a:gd name="T6" fmla="+- 0 2956 1917"/>
                                <a:gd name="T7" fmla="*/ 2956 h 1599"/>
                                <a:gd name="T8" fmla="+- 0 1977 1417"/>
                                <a:gd name="T9" fmla="*/ T8 w 1119"/>
                                <a:gd name="T10" fmla="+- 0 3516 1917"/>
                                <a:gd name="T11" fmla="*/ 3516 h 1599"/>
                                <a:gd name="T12" fmla="+- 0 2536 1417"/>
                                <a:gd name="T13" fmla="*/ T12 w 1119"/>
                                <a:gd name="T14" fmla="+- 0 2956 1917"/>
                                <a:gd name="T15" fmla="*/ 2956 h 1599"/>
                                <a:gd name="T16" fmla="+- 0 2536 1417"/>
                                <a:gd name="T17" fmla="*/ T16 w 1119"/>
                                <a:gd name="T18" fmla="+- 0 2477 1917"/>
                                <a:gd name="T19" fmla="*/ 2477 h 1599"/>
                                <a:gd name="T20" fmla="+- 0 1977 1417"/>
                                <a:gd name="T21" fmla="*/ T20 w 1119"/>
                                <a:gd name="T22" fmla="+- 0 2477 1917"/>
                                <a:gd name="T23" fmla="*/ 2477 h 1599"/>
                                <a:gd name="T24" fmla="+- 0 1417 1417"/>
                                <a:gd name="T25" fmla="*/ T24 w 1119"/>
                                <a:gd name="T26" fmla="+- 0 1917 1917"/>
                                <a:gd name="T27" fmla="*/ 1917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0" y="0"/>
                                  </a:moveTo>
                                  <a:lnTo>
                                    <a:pt x="0" y="1039"/>
                                  </a:lnTo>
                                  <a:lnTo>
                                    <a:pt x="560" y="1599"/>
                                  </a:lnTo>
                                  <a:lnTo>
                                    <a:pt x="1119" y="1039"/>
                                  </a:lnTo>
                                  <a:lnTo>
                                    <a:pt x="1119" y="560"/>
                                  </a:lnTo>
                                  <a:lnTo>
                                    <a:pt x="560" y="5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14"/>
                          <wps:cNvSpPr>
                            <a:spLocks/>
                          </wps:cNvSpPr>
                          <wps:spPr bwMode="auto">
                            <a:xfrm>
                              <a:off x="1417" y="1917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1917 1917"/>
                                <a:gd name="T3" fmla="*/ 1917 h 1599"/>
                                <a:gd name="T4" fmla="+- 0 1977 1417"/>
                                <a:gd name="T5" fmla="*/ T4 w 1119"/>
                                <a:gd name="T6" fmla="+- 0 2477 1917"/>
                                <a:gd name="T7" fmla="*/ 2477 h 1599"/>
                                <a:gd name="T8" fmla="+- 0 2536 1417"/>
                                <a:gd name="T9" fmla="*/ T8 w 1119"/>
                                <a:gd name="T10" fmla="+- 0 2477 1917"/>
                                <a:gd name="T11" fmla="*/ 2477 h 1599"/>
                                <a:gd name="T12" fmla="+- 0 2536 1417"/>
                                <a:gd name="T13" fmla="*/ T12 w 1119"/>
                                <a:gd name="T14" fmla="+- 0 1917 1917"/>
                                <a:gd name="T15" fmla="*/ 1917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560" y="560"/>
                                  </a:lnTo>
                                  <a:lnTo>
                                    <a:pt x="1119" y="560"/>
                                  </a:lnTo>
                                  <a:lnTo>
                                    <a:pt x="1119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15"/>
                        <wpg:cNvGrpSpPr>
                          <a:grpSpLocks/>
                        </wpg:cNvGrpSpPr>
                        <wpg:grpSpPr bwMode="auto">
                          <a:xfrm>
                            <a:off x="1417" y="1917"/>
                            <a:ext cx="1119" cy="1599"/>
                            <a:chOff x="1417" y="1917"/>
                            <a:chExt cx="1119" cy="1599"/>
                          </a:xfrm>
                        </wpg:grpSpPr>
                        <wps:wsp>
                          <wps:cNvPr id="33" name="Freeform 16"/>
                          <wps:cNvSpPr>
                            <a:spLocks/>
                          </wps:cNvSpPr>
                          <wps:spPr bwMode="auto">
                            <a:xfrm>
                              <a:off x="1417" y="1917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1917 1917"/>
                                <a:gd name="T3" fmla="*/ 1917 h 1599"/>
                                <a:gd name="T4" fmla="+- 0 2536 1417"/>
                                <a:gd name="T5" fmla="*/ T4 w 1119"/>
                                <a:gd name="T6" fmla="+- 0 2956 1917"/>
                                <a:gd name="T7" fmla="*/ 2956 h 1599"/>
                                <a:gd name="T8" fmla="+- 0 1977 1417"/>
                                <a:gd name="T9" fmla="*/ T8 w 1119"/>
                                <a:gd name="T10" fmla="+- 0 3516 1917"/>
                                <a:gd name="T11" fmla="*/ 3516 h 1599"/>
                                <a:gd name="T12" fmla="+- 0 1417 1417"/>
                                <a:gd name="T13" fmla="*/ T12 w 1119"/>
                                <a:gd name="T14" fmla="+- 0 2956 1917"/>
                                <a:gd name="T15" fmla="*/ 2956 h 1599"/>
                                <a:gd name="T16" fmla="+- 0 1417 1417"/>
                                <a:gd name="T17" fmla="*/ T16 w 1119"/>
                                <a:gd name="T18" fmla="+- 0 1917 1917"/>
                                <a:gd name="T19" fmla="*/ 1917 h 1599"/>
                                <a:gd name="T20" fmla="+- 0 1977 1417"/>
                                <a:gd name="T21" fmla="*/ T20 w 1119"/>
                                <a:gd name="T22" fmla="+- 0 2477 1917"/>
                                <a:gd name="T23" fmla="*/ 2477 h 1599"/>
                                <a:gd name="T24" fmla="+- 0 2536 1417"/>
                                <a:gd name="T25" fmla="*/ T24 w 1119"/>
                                <a:gd name="T26" fmla="+- 0 1917 1917"/>
                                <a:gd name="T27" fmla="*/ 1917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1119" y="1039"/>
                                  </a:lnTo>
                                  <a:lnTo>
                                    <a:pt x="560" y="1599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60" y="560"/>
                                  </a:lnTo>
                                  <a:lnTo>
                                    <a:pt x="111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17"/>
                        <wpg:cNvGrpSpPr>
                          <a:grpSpLocks/>
                        </wpg:cNvGrpSpPr>
                        <wpg:grpSpPr bwMode="auto">
                          <a:xfrm>
                            <a:off x="2536" y="1917"/>
                            <a:ext cx="8766" cy="1039"/>
                            <a:chOff x="2536" y="1917"/>
                            <a:chExt cx="8766" cy="1039"/>
                          </a:xfrm>
                        </wpg:grpSpPr>
                        <wps:wsp>
                          <wps:cNvPr id="45" name="Freeform 18"/>
                          <wps:cNvSpPr>
                            <a:spLocks/>
                          </wps:cNvSpPr>
                          <wps:spPr bwMode="auto">
                            <a:xfrm>
                              <a:off x="2536" y="1917"/>
                              <a:ext cx="8766" cy="1039"/>
                            </a:xfrm>
                            <a:custGeom>
                              <a:avLst/>
                              <a:gdLst>
                                <a:gd name="T0" fmla="+- 0 11129 2536"/>
                                <a:gd name="T1" fmla="*/ T0 w 8766"/>
                                <a:gd name="T2" fmla="+- 0 1917 1917"/>
                                <a:gd name="T3" fmla="*/ 1917 h 1039"/>
                                <a:gd name="T4" fmla="+- 0 2536 2536"/>
                                <a:gd name="T5" fmla="*/ T4 w 8766"/>
                                <a:gd name="T6" fmla="+- 0 1917 1917"/>
                                <a:gd name="T7" fmla="*/ 1917 h 1039"/>
                                <a:gd name="T8" fmla="+- 0 2536 2536"/>
                                <a:gd name="T9" fmla="*/ T8 w 8766"/>
                                <a:gd name="T10" fmla="+- 0 2956 1917"/>
                                <a:gd name="T11" fmla="*/ 2956 h 1039"/>
                                <a:gd name="T12" fmla="+- 0 11135 2536"/>
                                <a:gd name="T13" fmla="*/ T12 w 8766"/>
                                <a:gd name="T14" fmla="+- 0 2956 1917"/>
                                <a:gd name="T15" fmla="*/ 2956 h 1039"/>
                                <a:gd name="T16" fmla="+- 0 11200 2536"/>
                                <a:gd name="T17" fmla="*/ T16 w 8766"/>
                                <a:gd name="T18" fmla="+- 0 2941 1917"/>
                                <a:gd name="T19" fmla="*/ 2941 h 1039"/>
                                <a:gd name="T20" fmla="+- 0 11253 2536"/>
                                <a:gd name="T21" fmla="*/ T20 w 8766"/>
                                <a:gd name="T22" fmla="+- 0 2904 1917"/>
                                <a:gd name="T23" fmla="*/ 2904 h 1039"/>
                                <a:gd name="T24" fmla="+- 0 11289 2536"/>
                                <a:gd name="T25" fmla="*/ T24 w 8766"/>
                                <a:gd name="T26" fmla="+- 0 2849 1917"/>
                                <a:gd name="T27" fmla="*/ 2849 h 1039"/>
                                <a:gd name="T28" fmla="+- 0 11302 2536"/>
                                <a:gd name="T29" fmla="*/ T28 w 8766"/>
                                <a:gd name="T30" fmla="+- 0 2783 1917"/>
                                <a:gd name="T31" fmla="*/ 2783 h 1039"/>
                                <a:gd name="T32" fmla="+- 0 11302 2536"/>
                                <a:gd name="T33" fmla="*/ T32 w 8766"/>
                                <a:gd name="T34" fmla="+- 0 2085 1917"/>
                                <a:gd name="T35" fmla="*/ 2085 h 1039"/>
                                <a:gd name="T36" fmla="+- 0 11287 2536"/>
                                <a:gd name="T37" fmla="*/ T36 w 8766"/>
                                <a:gd name="T38" fmla="+- 0 2019 1917"/>
                                <a:gd name="T39" fmla="*/ 2019 h 1039"/>
                                <a:gd name="T40" fmla="+- 0 11249 2536"/>
                                <a:gd name="T41" fmla="*/ T40 w 8766"/>
                                <a:gd name="T42" fmla="+- 0 1966 1917"/>
                                <a:gd name="T43" fmla="*/ 1966 h 1039"/>
                                <a:gd name="T44" fmla="+- 0 11195 2536"/>
                                <a:gd name="T45" fmla="*/ T44 w 8766"/>
                                <a:gd name="T46" fmla="+- 0 1930 1917"/>
                                <a:gd name="T47" fmla="*/ 1930 h 1039"/>
                                <a:gd name="T48" fmla="+- 0 11129 2536"/>
                                <a:gd name="T49" fmla="*/ T48 w 8766"/>
                                <a:gd name="T50" fmla="+- 0 1917 1917"/>
                                <a:gd name="T51" fmla="*/ 1917 h 10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766" h="1039">
                                  <a:moveTo>
                                    <a:pt x="859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8599" y="1039"/>
                                  </a:lnTo>
                                  <a:lnTo>
                                    <a:pt x="8664" y="1024"/>
                                  </a:lnTo>
                                  <a:lnTo>
                                    <a:pt x="8717" y="987"/>
                                  </a:lnTo>
                                  <a:lnTo>
                                    <a:pt x="8753" y="932"/>
                                  </a:lnTo>
                                  <a:lnTo>
                                    <a:pt x="8766" y="866"/>
                                  </a:lnTo>
                                  <a:lnTo>
                                    <a:pt x="8766" y="168"/>
                                  </a:lnTo>
                                  <a:lnTo>
                                    <a:pt x="8751" y="102"/>
                                  </a:lnTo>
                                  <a:lnTo>
                                    <a:pt x="8713" y="49"/>
                                  </a:lnTo>
                                  <a:lnTo>
                                    <a:pt x="8659" y="13"/>
                                  </a:lnTo>
                                  <a:lnTo>
                                    <a:pt x="8593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19"/>
                        <wpg:cNvGrpSpPr>
                          <a:grpSpLocks/>
                        </wpg:cNvGrpSpPr>
                        <wpg:grpSpPr bwMode="auto">
                          <a:xfrm>
                            <a:off x="2536" y="1917"/>
                            <a:ext cx="8766" cy="1039"/>
                            <a:chOff x="2536" y="1917"/>
                            <a:chExt cx="8766" cy="1039"/>
                          </a:xfrm>
                        </wpg:grpSpPr>
                        <wps:wsp>
                          <wps:cNvPr id="47" name="Freeform 20"/>
                          <wps:cNvSpPr>
                            <a:spLocks/>
                          </wps:cNvSpPr>
                          <wps:spPr bwMode="auto">
                            <a:xfrm>
                              <a:off x="2536" y="1917"/>
                              <a:ext cx="8766" cy="1039"/>
                            </a:xfrm>
                            <a:custGeom>
                              <a:avLst/>
                              <a:gdLst>
                                <a:gd name="T0" fmla="+- 0 11302 2536"/>
                                <a:gd name="T1" fmla="*/ T0 w 8766"/>
                                <a:gd name="T2" fmla="+- 0 2090 1917"/>
                                <a:gd name="T3" fmla="*/ 2090 h 1039"/>
                                <a:gd name="T4" fmla="+- 0 11302 2536"/>
                                <a:gd name="T5" fmla="*/ T4 w 8766"/>
                                <a:gd name="T6" fmla="+- 0 2783 1917"/>
                                <a:gd name="T7" fmla="*/ 2783 h 1039"/>
                                <a:gd name="T8" fmla="+- 0 11300 2536"/>
                                <a:gd name="T9" fmla="*/ T8 w 8766"/>
                                <a:gd name="T10" fmla="+- 0 2806 1917"/>
                                <a:gd name="T11" fmla="*/ 2806 h 1039"/>
                                <a:gd name="T12" fmla="+- 0 11279 2536"/>
                                <a:gd name="T13" fmla="*/ T12 w 8766"/>
                                <a:gd name="T14" fmla="+- 0 2869 1917"/>
                                <a:gd name="T15" fmla="*/ 2869 h 1039"/>
                                <a:gd name="T16" fmla="+- 0 11237 2536"/>
                                <a:gd name="T17" fmla="*/ T16 w 8766"/>
                                <a:gd name="T18" fmla="+- 0 2918 1917"/>
                                <a:gd name="T19" fmla="*/ 2918 h 1039"/>
                                <a:gd name="T20" fmla="+- 0 11179 2536"/>
                                <a:gd name="T21" fmla="*/ T20 w 8766"/>
                                <a:gd name="T22" fmla="+- 0 2949 1917"/>
                                <a:gd name="T23" fmla="*/ 2949 h 1039"/>
                                <a:gd name="T24" fmla="+- 0 2536 2536"/>
                                <a:gd name="T25" fmla="*/ T24 w 8766"/>
                                <a:gd name="T26" fmla="+- 0 2956 1917"/>
                                <a:gd name="T27" fmla="*/ 2956 h 1039"/>
                                <a:gd name="T28" fmla="+- 0 2536 2536"/>
                                <a:gd name="T29" fmla="*/ T28 w 8766"/>
                                <a:gd name="T30" fmla="+- 0 1917 1917"/>
                                <a:gd name="T31" fmla="*/ 1917 h 1039"/>
                                <a:gd name="T32" fmla="+- 0 11129 2536"/>
                                <a:gd name="T33" fmla="*/ T32 w 8766"/>
                                <a:gd name="T34" fmla="+- 0 1917 1917"/>
                                <a:gd name="T35" fmla="*/ 1917 h 1039"/>
                                <a:gd name="T36" fmla="+- 0 11152 2536"/>
                                <a:gd name="T37" fmla="*/ T36 w 8766"/>
                                <a:gd name="T38" fmla="+- 0 1919 1917"/>
                                <a:gd name="T39" fmla="*/ 1919 h 1039"/>
                                <a:gd name="T40" fmla="+- 0 11215 2536"/>
                                <a:gd name="T41" fmla="*/ T40 w 8766"/>
                                <a:gd name="T42" fmla="+- 0 1940 1917"/>
                                <a:gd name="T43" fmla="*/ 1940 h 1039"/>
                                <a:gd name="T44" fmla="+- 0 11264 2536"/>
                                <a:gd name="T45" fmla="*/ T44 w 8766"/>
                                <a:gd name="T46" fmla="+- 0 1982 1917"/>
                                <a:gd name="T47" fmla="*/ 1982 h 1039"/>
                                <a:gd name="T48" fmla="+- 0 11295 2536"/>
                                <a:gd name="T49" fmla="*/ T48 w 8766"/>
                                <a:gd name="T50" fmla="+- 0 2040 1917"/>
                                <a:gd name="T51" fmla="*/ 2040 h 1039"/>
                                <a:gd name="T52" fmla="+- 0 11302 2536"/>
                                <a:gd name="T53" fmla="*/ T52 w 8766"/>
                                <a:gd name="T54" fmla="+- 0 2090 1917"/>
                                <a:gd name="T55" fmla="*/ 2090 h 10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766" h="1039">
                                  <a:moveTo>
                                    <a:pt x="8766" y="173"/>
                                  </a:moveTo>
                                  <a:lnTo>
                                    <a:pt x="8766" y="866"/>
                                  </a:lnTo>
                                  <a:lnTo>
                                    <a:pt x="8764" y="889"/>
                                  </a:lnTo>
                                  <a:lnTo>
                                    <a:pt x="8743" y="952"/>
                                  </a:lnTo>
                                  <a:lnTo>
                                    <a:pt x="8701" y="1001"/>
                                  </a:lnTo>
                                  <a:lnTo>
                                    <a:pt x="8643" y="1032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593" y="0"/>
                                  </a:lnTo>
                                  <a:lnTo>
                                    <a:pt x="8616" y="2"/>
                                  </a:lnTo>
                                  <a:lnTo>
                                    <a:pt x="8679" y="23"/>
                                  </a:lnTo>
                                  <a:lnTo>
                                    <a:pt x="8728" y="65"/>
                                  </a:lnTo>
                                  <a:lnTo>
                                    <a:pt x="8759" y="123"/>
                                  </a:lnTo>
                                  <a:lnTo>
                                    <a:pt x="8766" y="17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21"/>
                        <wpg:cNvGrpSpPr>
                          <a:grpSpLocks/>
                        </wpg:cNvGrpSpPr>
                        <wpg:grpSpPr bwMode="auto">
                          <a:xfrm>
                            <a:off x="1417" y="3279"/>
                            <a:ext cx="1119" cy="1599"/>
                            <a:chOff x="1417" y="3279"/>
                            <a:chExt cx="1119" cy="1599"/>
                          </a:xfrm>
                        </wpg:grpSpPr>
                        <wps:wsp>
                          <wps:cNvPr id="49" name="Freeform 22"/>
                          <wps:cNvSpPr>
                            <a:spLocks/>
                          </wps:cNvSpPr>
                          <wps:spPr bwMode="auto">
                            <a:xfrm>
                              <a:off x="1417" y="3279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1417 1417"/>
                                <a:gd name="T1" fmla="*/ T0 w 1119"/>
                                <a:gd name="T2" fmla="+- 0 3279 3279"/>
                                <a:gd name="T3" fmla="*/ 3279 h 1599"/>
                                <a:gd name="T4" fmla="+- 0 1417 1417"/>
                                <a:gd name="T5" fmla="*/ T4 w 1119"/>
                                <a:gd name="T6" fmla="+- 0 4319 3279"/>
                                <a:gd name="T7" fmla="*/ 4319 h 1599"/>
                                <a:gd name="T8" fmla="+- 0 1977 1417"/>
                                <a:gd name="T9" fmla="*/ T8 w 1119"/>
                                <a:gd name="T10" fmla="+- 0 4878 3279"/>
                                <a:gd name="T11" fmla="*/ 4878 h 1599"/>
                                <a:gd name="T12" fmla="+- 0 2536 1417"/>
                                <a:gd name="T13" fmla="*/ T12 w 1119"/>
                                <a:gd name="T14" fmla="+- 0 4319 3279"/>
                                <a:gd name="T15" fmla="*/ 4319 h 1599"/>
                                <a:gd name="T16" fmla="+- 0 2536 1417"/>
                                <a:gd name="T17" fmla="*/ T16 w 1119"/>
                                <a:gd name="T18" fmla="+- 0 3839 3279"/>
                                <a:gd name="T19" fmla="*/ 3839 h 1599"/>
                                <a:gd name="T20" fmla="+- 0 1977 1417"/>
                                <a:gd name="T21" fmla="*/ T20 w 1119"/>
                                <a:gd name="T22" fmla="+- 0 3839 3279"/>
                                <a:gd name="T23" fmla="*/ 3839 h 1599"/>
                                <a:gd name="T24" fmla="+- 0 1417 1417"/>
                                <a:gd name="T25" fmla="*/ T24 w 1119"/>
                                <a:gd name="T26" fmla="+- 0 3279 3279"/>
                                <a:gd name="T27" fmla="*/ 3279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0" y="0"/>
                                  </a:moveTo>
                                  <a:lnTo>
                                    <a:pt x="0" y="1040"/>
                                  </a:lnTo>
                                  <a:lnTo>
                                    <a:pt x="560" y="1599"/>
                                  </a:lnTo>
                                  <a:lnTo>
                                    <a:pt x="1119" y="1040"/>
                                  </a:lnTo>
                                  <a:lnTo>
                                    <a:pt x="1119" y="560"/>
                                  </a:lnTo>
                                  <a:lnTo>
                                    <a:pt x="560" y="5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23"/>
                          <wps:cNvSpPr>
                            <a:spLocks/>
                          </wps:cNvSpPr>
                          <wps:spPr bwMode="auto">
                            <a:xfrm>
                              <a:off x="1417" y="3279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3279 3279"/>
                                <a:gd name="T3" fmla="*/ 3279 h 1599"/>
                                <a:gd name="T4" fmla="+- 0 1977 1417"/>
                                <a:gd name="T5" fmla="*/ T4 w 1119"/>
                                <a:gd name="T6" fmla="+- 0 3839 3279"/>
                                <a:gd name="T7" fmla="*/ 3839 h 1599"/>
                                <a:gd name="T8" fmla="+- 0 2536 1417"/>
                                <a:gd name="T9" fmla="*/ T8 w 1119"/>
                                <a:gd name="T10" fmla="+- 0 3839 3279"/>
                                <a:gd name="T11" fmla="*/ 3839 h 1599"/>
                                <a:gd name="T12" fmla="+- 0 2536 1417"/>
                                <a:gd name="T13" fmla="*/ T12 w 1119"/>
                                <a:gd name="T14" fmla="+- 0 3279 3279"/>
                                <a:gd name="T15" fmla="*/ 3279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560" y="560"/>
                                  </a:lnTo>
                                  <a:lnTo>
                                    <a:pt x="1119" y="560"/>
                                  </a:lnTo>
                                  <a:lnTo>
                                    <a:pt x="1119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24"/>
                        <wpg:cNvGrpSpPr>
                          <a:grpSpLocks/>
                        </wpg:cNvGrpSpPr>
                        <wpg:grpSpPr bwMode="auto">
                          <a:xfrm>
                            <a:off x="1417" y="3279"/>
                            <a:ext cx="1119" cy="1599"/>
                            <a:chOff x="1417" y="3279"/>
                            <a:chExt cx="1119" cy="1599"/>
                          </a:xfrm>
                        </wpg:grpSpPr>
                        <wps:wsp>
                          <wps:cNvPr id="52" name="Freeform 25"/>
                          <wps:cNvSpPr>
                            <a:spLocks/>
                          </wps:cNvSpPr>
                          <wps:spPr bwMode="auto">
                            <a:xfrm>
                              <a:off x="1417" y="3279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3279 3279"/>
                                <a:gd name="T3" fmla="*/ 3279 h 1599"/>
                                <a:gd name="T4" fmla="+- 0 2536 1417"/>
                                <a:gd name="T5" fmla="*/ T4 w 1119"/>
                                <a:gd name="T6" fmla="+- 0 4319 3279"/>
                                <a:gd name="T7" fmla="*/ 4319 h 1599"/>
                                <a:gd name="T8" fmla="+- 0 1977 1417"/>
                                <a:gd name="T9" fmla="*/ T8 w 1119"/>
                                <a:gd name="T10" fmla="+- 0 4878 3279"/>
                                <a:gd name="T11" fmla="*/ 4878 h 1599"/>
                                <a:gd name="T12" fmla="+- 0 1417 1417"/>
                                <a:gd name="T13" fmla="*/ T12 w 1119"/>
                                <a:gd name="T14" fmla="+- 0 4319 3279"/>
                                <a:gd name="T15" fmla="*/ 4319 h 1599"/>
                                <a:gd name="T16" fmla="+- 0 1417 1417"/>
                                <a:gd name="T17" fmla="*/ T16 w 1119"/>
                                <a:gd name="T18" fmla="+- 0 3279 3279"/>
                                <a:gd name="T19" fmla="*/ 3279 h 1599"/>
                                <a:gd name="T20" fmla="+- 0 1977 1417"/>
                                <a:gd name="T21" fmla="*/ T20 w 1119"/>
                                <a:gd name="T22" fmla="+- 0 3839 3279"/>
                                <a:gd name="T23" fmla="*/ 3839 h 1599"/>
                                <a:gd name="T24" fmla="+- 0 2536 1417"/>
                                <a:gd name="T25" fmla="*/ T24 w 1119"/>
                                <a:gd name="T26" fmla="+- 0 3279 3279"/>
                                <a:gd name="T27" fmla="*/ 3279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1119" y="1040"/>
                                  </a:lnTo>
                                  <a:lnTo>
                                    <a:pt x="560" y="1599"/>
                                  </a:lnTo>
                                  <a:lnTo>
                                    <a:pt x="0" y="104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60" y="560"/>
                                  </a:lnTo>
                                  <a:lnTo>
                                    <a:pt x="111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3" name="Freeform 36"/>
                        <wps:cNvSpPr>
                          <a:spLocks/>
                        </wps:cNvSpPr>
                        <wps:spPr bwMode="auto">
                          <a:xfrm>
                            <a:off x="2012" y="3817"/>
                            <a:ext cx="366" cy="225"/>
                          </a:xfrm>
                          <a:custGeom>
                            <a:avLst/>
                            <a:gdLst>
                              <a:gd name="T0" fmla="+- 0 2377 2012"/>
                              <a:gd name="T1" fmla="*/ T0 w 366"/>
                              <a:gd name="T2" fmla="+- 0 3823 3817"/>
                              <a:gd name="T3" fmla="*/ 3823 h 225"/>
                              <a:gd name="T4" fmla="+- 0 2087 2012"/>
                              <a:gd name="T5" fmla="*/ T4 w 366"/>
                              <a:gd name="T6" fmla="+- 0 3823 3817"/>
                              <a:gd name="T7" fmla="*/ 3823 h 225"/>
                              <a:gd name="T8" fmla="+- 0 2087 2012"/>
                              <a:gd name="T9" fmla="*/ T8 w 366"/>
                              <a:gd name="T10" fmla="+- 0 3824 3817"/>
                              <a:gd name="T11" fmla="*/ 3824 h 225"/>
                              <a:gd name="T12" fmla="+- 0 2377 2012"/>
                              <a:gd name="T13" fmla="*/ T12 w 366"/>
                              <a:gd name="T14" fmla="+- 0 3824 3817"/>
                              <a:gd name="T15" fmla="*/ 3824 h 225"/>
                              <a:gd name="T16" fmla="+- 0 2377 2012"/>
                              <a:gd name="T17" fmla="*/ T16 w 366"/>
                              <a:gd name="T18" fmla="+- 0 3823 3817"/>
                              <a:gd name="T19" fmla="*/ 3823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66" h="225">
                                <a:moveTo>
                                  <a:pt x="365" y="6"/>
                                </a:moveTo>
                                <a:lnTo>
                                  <a:pt x="75" y="6"/>
                                </a:lnTo>
                                <a:lnTo>
                                  <a:pt x="75" y="7"/>
                                </a:lnTo>
                                <a:lnTo>
                                  <a:pt x="365" y="7"/>
                                </a:lnTo>
                                <a:lnTo>
                                  <a:pt x="365" y="6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Freeform 43"/>
                        <wps:cNvSpPr>
                          <a:spLocks/>
                        </wps:cNvSpPr>
                        <wps:spPr bwMode="auto">
                          <a:xfrm>
                            <a:off x="3038" y="4325"/>
                            <a:ext cx="697" cy="337"/>
                          </a:xfrm>
                          <a:custGeom>
                            <a:avLst/>
                            <a:gdLst>
                              <a:gd name="T0" fmla="+- 0 2332 1635"/>
                              <a:gd name="T1" fmla="*/ T0 w 697"/>
                              <a:gd name="T2" fmla="+- 0 4072 4072"/>
                              <a:gd name="T3" fmla="*/ 4072 h 337"/>
                              <a:gd name="T4" fmla="+- 0 1710 1635"/>
                              <a:gd name="T5" fmla="*/ T4 w 697"/>
                              <a:gd name="T6" fmla="+- 0 4072 4072"/>
                              <a:gd name="T7" fmla="*/ 4072 h 337"/>
                              <a:gd name="T8" fmla="+- 0 1710 1635"/>
                              <a:gd name="T9" fmla="*/ T8 w 697"/>
                              <a:gd name="T10" fmla="+- 0 4072 4072"/>
                              <a:gd name="T11" fmla="*/ 4072 h 337"/>
                              <a:gd name="T12" fmla="+- 0 1699 1635"/>
                              <a:gd name="T13" fmla="*/ T12 w 697"/>
                              <a:gd name="T14" fmla="+- 0 4072 4072"/>
                              <a:gd name="T15" fmla="*/ 4072 h 337"/>
                              <a:gd name="T16" fmla="+- 0 1678 1635"/>
                              <a:gd name="T17" fmla="*/ T16 w 697"/>
                              <a:gd name="T18" fmla="+- 0 4389 4072"/>
                              <a:gd name="T19" fmla="*/ 4389 h 337"/>
                              <a:gd name="T20" fmla="+- 0 1684 1635"/>
                              <a:gd name="T21" fmla="*/ T20 w 697"/>
                              <a:gd name="T22" fmla="+- 0 4389 4072"/>
                              <a:gd name="T23" fmla="*/ 4389 h 337"/>
                              <a:gd name="T24" fmla="+- 0 1704 1635"/>
                              <a:gd name="T25" fmla="*/ T24 w 697"/>
                              <a:gd name="T26" fmla="+- 0 4079 4072"/>
                              <a:gd name="T27" fmla="*/ 4079 h 337"/>
                              <a:gd name="T28" fmla="+- 0 2332 1635"/>
                              <a:gd name="T29" fmla="*/ T28 w 697"/>
                              <a:gd name="T30" fmla="+- 0 4079 4072"/>
                              <a:gd name="T31" fmla="*/ 4079 h 337"/>
                              <a:gd name="T32" fmla="+- 0 2332 1635"/>
                              <a:gd name="T33" fmla="*/ T32 w 697"/>
                              <a:gd name="T34" fmla="+- 0 4072 4072"/>
                              <a:gd name="T35" fmla="*/ 4072 h 3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697" h="337">
                                <a:moveTo>
                                  <a:pt x="697" y="0"/>
                                </a:moveTo>
                                <a:lnTo>
                                  <a:pt x="75" y="0"/>
                                </a:lnTo>
                                <a:lnTo>
                                  <a:pt x="64" y="0"/>
                                </a:lnTo>
                                <a:lnTo>
                                  <a:pt x="43" y="317"/>
                                </a:lnTo>
                                <a:lnTo>
                                  <a:pt x="49" y="317"/>
                                </a:lnTo>
                                <a:lnTo>
                                  <a:pt x="69" y="7"/>
                                </a:lnTo>
                                <a:lnTo>
                                  <a:pt x="697" y="7"/>
                                </a:lnTo>
                                <a:lnTo>
                                  <a:pt x="697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Freeform 51"/>
                        <wps:cNvSpPr>
                          <a:spLocks/>
                        </wps:cNvSpPr>
                        <wps:spPr bwMode="auto">
                          <a:xfrm>
                            <a:off x="1966" y="4136"/>
                            <a:ext cx="366" cy="225"/>
                          </a:xfrm>
                          <a:custGeom>
                            <a:avLst/>
                            <a:gdLst>
                              <a:gd name="T0" fmla="+- 0 2332 1966"/>
                              <a:gd name="T1" fmla="*/ T0 w 366"/>
                              <a:gd name="T2" fmla="+- 0 4143 4136"/>
                              <a:gd name="T3" fmla="*/ 4143 h 225"/>
                              <a:gd name="T4" fmla="+- 0 2041 1966"/>
                              <a:gd name="T5" fmla="*/ T4 w 366"/>
                              <a:gd name="T6" fmla="+- 0 4143 4136"/>
                              <a:gd name="T7" fmla="*/ 4143 h 225"/>
                              <a:gd name="T8" fmla="+- 0 2041 1966"/>
                              <a:gd name="T9" fmla="*/ T8 w 366"/>
                              <a:gd name="T10" fmla="+- 0 4144 4136"/>
                              <a:gd name="T11" fmla="*/ 4144 h 225"/>
                              <a:gd name="T12" fmla="+- 0 2332 1966"/>
                              <a:gd name="T13" fmla="*/ T12 w 366"/>
                              <a:gd name="T14" fmla="+- 0 4144 4136"/>
                              <a:gd name="T15" fmla="*/ 4144 h 225"/>
                              <a:gd name="T16" fmla="+- 0 2332 1966"/>
                              <a:gd name="T17" fmla="*/ T16 w 366"/>
                              <a:gd name="T18" fmla="+- 0 4143 4136"/>
                              <a:gd name="T19" fmla="*/ 4143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66" h="225">
                                <a:moveTo>
                                  <a:pt x="366" y="7"/>
                                </a:moveTo>
                                <a:lnTo>
                                  <a:pt x="75" y="7"/>
                                </a:lnTo>
                                <a:lnTo>
                                  <a:pt x="75" y="8"/>
                                </a:lnTo>
                                <a:lnTo>
                                  <a:pt x="366" y="8"/>
                                </a:lnTo>
                                <a:lnTo>
                                  <a:pt x="366" y="7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3" name="Group 56"/>
                        <wpg:cNvGrpSpPr>
                          <a:grpSpLocks/>
                        </wpg:cNvGrpSpPr>
                        <wpg:grpSpPr bwMode="auto">
                          <a:xfrm>
                            <a:off x="2536" y="3279"/>
                            <a:ext cx="8766" cy="1040"/>
                            <a:chOff x="2536" y="3279"/>
                            <a:chExt cx="8766" cy="1040"/>
                          </a:xfrm>
                        </wpg:grpSpPr>
                        <wps:wsp>
                          <wps:cNvPr id="84" name="Freeform 57"/>
                          <wps:cNvSpPr>
                            <a:spLocks/>
                          </wps:cNvSpPr>
                          <wps:spPr bwMode="auto">
                            <a:xfrm>
                              <a:off x="2536" y="3279"/>
                              <a:ext cx="8766" cy="1040"/>
                            </a:xfrm>
                            <a:custGeom>
                              <a:avLst/>
                              <a:gdLst>
                                <a:gd name="T0" fmla="+- 0 11129 2536"/>
                                <a:gd name="T1" fmla="*/ T0 w 8766"/>
                                <a:gd name="T2" fmla="+- 0 3279 3279"/>
                                <a:gd name="T3" fmla="*/ 3279 h 1040"/>
                                <a:gd name="T4" fmla="+- 0 2536 2536"/>
                                <a:gd name="T5" fmla="*/ T4 w 8766"/>
                                <a:gd name="T6" fmla="+- 0 3279 3279"/>
                                <a:gd name="T7" fmla="*/ 3279 h 1040"/>
                                <a:gd name="T8" fmla="+- 0 2536 2536"/>
                                <a:gd name="T9" fmla="*/ T8 w 8766"/>
                                <a:gd name="T10" fmla="+- 0 4319 3279"/>
                                <a:gd name="T11" fmla="*/ 4319 h 1040"/>
                                <a:gd name="T12" fmla="+- 0 11135 2536"/>
                                <a:gd name="T13" fmla="*/ T12 w 8766"/>
                                <a:gd name="T14" fmla="+- 0 4319 3279"/>
                                <a:gd name="T15" fmla="*/ 4319 h 1040"/>
                                <a:gd name="T16" fmla="+- 0 11200 2536"/>
                                <a:gd name="T17" fmla="*/ T16 w 8766"/>
                                <a:gd name="T18" fmla="+- 0 4304 3279"/>
                                <a:gd name="T19" fmla="*/ 4304 h 1040"/>
                                <a:gd name="T20" fmla="+- 0 11253 2536"/>
                                <a:gd name="T21" fmla="*/ T20 w 8766"/>
                                <a:gd name="T22" fmla="+- 0 4266 3279"/>
                                <a:gd name="T23" fmla="*/ 4266 h 1040"/>
                                <a:gd name="T24" fmla="+- 0 11289 2536"/>
                                <a:gd name="T25" fmla="*/ T24 w 8766"/>
                                <a:gd name="T26" fmla="+- 0 4212 3279"/>
                                <a:gd name="T27" fmla="*/ 4212 h 1040"/>
                                <a:gd name="T28" fmla="+- 0 11302 2536"/>
                                <a:gd name="T29" fmla="*/ T28 w 8766"/>
                                <a:gd name="T30" fmla="+- 0 4146 3279"/>
                                <a:gd name="T31" fmla="*/ 4146 h 1040"/>
                                <a:gd name="T32" fmla="+- 0 11302 2536"/>
                                <a:gd name="T33" fmla="*/ T32 w 8766"/>
                                <a:gd name="T34" fmla="+- 0 3447 3279"/>
                                <a:gd name="T35" fmla="*/ 3447 h 1040"/>
                                <a:gd name="T36" fmla="+- 0 11287 2536"/>
                                <a:gd name="T37" fmla="*/ T36 w 8766"/>
                                <a:gd name="T38" fmla="+- 0 3381 3279"/>
                                <a:gd name="T39" fmla="*/ 3381 h 1040"/>
                                <a:gd name="T40" fmla="+- 0 11249 2536"/>
                                <a:gd name="T41" fmla="*/ T40 w 8766"/>
                                <a:gd name="T42" fmla="+- 0 3328 3279"/>
                                <a:gd name="T43" fmla="*/ 3328 h 1040"/>
                                <a:gd name="T44" fmla="+- 0 11195 2536"/>
                                <a:gd name="T45" fmla="*/ T44 w 8766"/>
                                <a:gd name="T46" fmla="+- 0 3292 3279"/>
                                <a:gd name="T47" fmla="*/ 3292 h 1040"/>
                                <a:gd name="T48" fmla="+- 0 11129 2536"/>
                                <a:gd name="T49" fmla="*/ T48 w 8766"/>
                                <a:gd name="T50" fmla="+- 0 3279 3279"/>
                                <a:gd name="T51" fmla="*/ 3279 h 10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766" h="1040">
                                  <a:moveTo>
                                    <a:pt x="859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040"/>
                                  </a:lnTo>
                                  <a:lnTo>
                                    <a:pt x="8599" y="1040"/>
                                  </a:lnTo>
                                  <a:lnTo>
                                    <a:pt x="8664" y="1025"/>
                                  </a:lnTo>
                                  <a:lnTo>
                                    <a:pt x="8717" y="987"/>
                                  </a:lnTo>
                                  <a:lnTo>
                                    <a:pt x="8753" y="933"/>
                                  </a:lnTo>
                                  <a:lnTo>
                                    <a:pt x="8766" y="867"/>
                                  </a:lnTo>
                                  <a:lnTo>
                                    <a:pt x="8766" y="168"/>
                                  </a:lnTo>
                                  <a:lnTo>
                                    <a:pt x="8751" y="102"/>
                                  </a:lnTo>
                                  <a:lnTo>
                                    <a:pt x="8713" y="49"/>
                                  </a:lnTo>
                                  <a:lnTo>
                                    <a:pt x="8659" y="13"/>
                                  </a:lnTo>
                                  <a:lnTo>
                                    <a:pt x="8593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58"/>
                        <wpg:cNvGrpSpPr>
                          <a:grpSpLocks/>
                        </wpg:cNvGrpSpPr>
                        <wpg:grpSpPr bwMode="auto">
                          <a:xfrm>
                            <a:off x="2536" y="3279"/>
                            <a:ext cx="8766" cy="1040"/>
                            <a:chOff x="2536" y="3279"/>
                            <a:chExt cx="8766" cy="1040"/>
                          </a:xfrm>
                        </wpg:grpSpPr>
                        <wps:wsp>
                          <wps:cNvPr id="86" name="Freeform 59"/>
                          <wps:cNvSpPr>
                            <a:spLocks/>
                          </wps:cNvSpPr>
                          <wps:spPr bwMode="auto">
                            <a:xfrm>
                              <a:off x="2536" y="3279"/>
                              <a:ext cx="8766" cy="1040"/>
                            </a:xfrm>
                            <a:custGeom>
                              <a:avLst/>
                              <a:gdLst>
                                <a:gd name="T0" fmla="+- 0 11302 2536"/>
                                <a:gd name="T1" fmla="*/ T0 w 8766"/>
                                <a:gd name="T2" fmla="+- 0 3453 3279"/>
                                <a:gd name="T3" fmla="*/ 3453 h 1040"/>
                                <a:gd name="T4" fmla="+- 0 11302 2536"/>
                                <a:gd name="T5" fmla="*/ T4 w 8766"/>
                                <a:gd name="T6" fmla="+- 0 4146 3279"/>
                                <a:gd name="T7" fmla="*/ 4146 h 1040"/>
                                <a:gd name="T8" fmla="+- 0 11300 2536"/>
                                <a:gd name="T9" fmla="*/ T8 w 8766"/>
                                <a:gd name="T10" fmla="+- 0 4169 3279"/>
                                <a:gd name="T11" fmla="*/ 4169 h 1040"/>
                                <a:gd name="T12" fmla="+- 0 11279 2536"/>
                                <a:gd name="T13" fmla="*/ T12 w 8766"/>
                                <a:gd name="T14" fmla="+- 0 4232 3279"/>
                                <a:gd name="T15" fmla="*/ 4232 h 1040"/>
                                <a:gd name="T16" fmla="+- 0 11237 2536"/>
                                <a:gd name="T17" fmla="*/ T16 w 8766"/>
                                <a:gd name="T18" fmla="+- 0 4281 3279"/>
                                <a:gd name="T19" fmla="*/ 4281 h 1040"/>
                                <a:gd name="T20" fmla="+- 0 11179 2536"/>
                                <a:gd name="T21" fmla="*/ T20 w 8766"/>
                                <a:gd name="T22" fmla="+- 0 4312 3279"/>
                                <a:gd name="T23" fmla="*/ 4312 h 1040"/>
                                <a:gd name="T24" fmla="+- 0 2536 2536"/>
                                <a:gd name="T25" fmla="*/ T24 w 8766"/>
                                <a:gd name="T26" fmla="+- 0 4319 3279"/>
                                <a:gd name="T27" fmla="*/ 4319 h 1040"/>
                                <a:gd name="T28" fmla="+- 0 2536 2536"/>
                                <a:gd name="T29" fmla="*/ T28 w 8766"/>
                                <a:gd name="T30" fmla="+- 0 3279 3279"/>
                                <a:gd name="T31" fmla="*/ 3279 h 1040"/>
                                <a:gd name="T32" fmla="+- 0 11129 2536"/>
                                <a:gd name="T33" fmla="*/ T32 w 8766"/>
                                <a:gd name="T34" fmla="+- 0 3279 3279"/>
                                <a:gd name="T35" fmla="*/ 3279 h 1040"/>
                                <a:gd name="T36" fmla="+- 0 11152 2536"/>
                                <a:gd name="T37" fmla="*/ T36 w 8766"/>
                                <a:gd name="T38" fmla="+- 0 3281 3279"/>
                                <a:gd name="T39" fmla="*/ 3281 h 1040"/>
                                <a:gd name="T40" fmla="+- 0 11215 2536"/>
                                <a:gd name="T41" fmla="*/ T40 w 8766"/>
                                <a:gd name="T42" fmla="+- 0 3302 3279"/>
                                <a:gd name="T43" fmla="*/ 3302 h 1040"/>
                                <a:gd name="T44" fmla="+- 0 11264 2536"/>
                                <a:gd name="T45" fmla="*/ T44 w 8766"/>
                                <a:gd name="T46" fmla="+- 0 3344 3279"/>
                                <a:gd name="T47" fmla="*/ 3344 h 1040"/>
                                <a:gd name="T48" fmla="+- 0 11295 2536"/>
                                <a:gd name="T49" fmla="*/ T48 w 8766"/>
                                <a:gd name="T50" fmla="+- 0 3402 3279"/>
                                <a:gd name="T51" fmla="*/ 3402 h 1040"/>
                                <a:gd name="T52" fmla="+- 0 11302 2536"/>
                                <a:gd name="T53" fmla="*/ T52 w 8766"/>
                                <a:gd name="T54" fmla="+- 0 3453 3279"/>
                                <a:gd name="T55" fmla="*/ 3453 h 10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766" h="1040">
                                  <a:moveTo>
                                    <a:pt x="8766" y="174"/>
                                  </a:moveTo>
                                  <a:lnTo>
                                    <a:pt x="8766" y="867"/>
                                  </a:lnTo>
                                  <a:lnTo>
                                    <a:pt x="8764" y="890"/>
                                  </a:lnTo>
                                  <a:lnTo>
                                    <a:pt x="8743" y="953"/>
                                  </a:lnTo>
                                  <a:lnTo>
                                    <a:pt x="8701" y="1002"/>
                                  </a:lnTo>
                                  <a:lnTo>
                                    <a:pt x="8643" y="1033"/>
                                  </a:lnTo>
                                  <a:lnTo>
                                    <a:pt x="0" y="104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593" y="0"/>
                                  </a:lnTo>
                                  <a:lnTo>
                                    <a:pt x="8616" y="2"/>
                                  </a:lnTo>
                                  <a:lnTo>
                                    <a:pt x="8679" y="23"/>
                                  </a:lnTo>
                                  <a:lnTo>
                                    <a:pt x="8728" y="65"/>
                                  </a:lnTo>
                                  <a:lnTo>
                                    <a:pt x="8759" y="123"/>
                                  </a:lnTo>
                                  <a:lnTo>
                                    <a:pt x="8766" y="17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60"/>
                        <wpg:cNvGrpSpPr>
                          <a:grpSpLocks/>
                        </wpg:cNvGrpSpPr>
                        <wpg:grpSpPr bwMode="auto">
                          <a:xfrm>
                            <a:off x="1417" y="4642"/>
                            <a:ext cx="1119" cy="1599"/>
                            <a:chOff x="1417" y="4642"/>
                            <a:chExt cx="1119" cy="1599"/>
                          </a:xfrm>
                        </wpg:grpSpPr>
                        <wps:wsp>
                          <wps:cNvPr id="88" name="Freeform 61"/>
                          <wps:cNvSpPr>
                            <a:spLocks/>
                          </wps:cNvSpPr>
                          <wps:spPr bwMode="auto">
                            <a:xfrm>
                              <a:off x="1417" y="4642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1417 1417"/>
                                <a:gd name="T1" fmla="*/ T0 w 1119"/>
                                <a:gd name="T2" fmla="+- 0 4642 4642"/>
                                <a:gd name="T3" fmla="*/ 4642 h 1599"/>
                                <a:gd name="T4" fmla="+- 0 1417 1417"/>
                                <a:gd name="T5" fmla="*/ T4 w 1119"/>
                                <a:gd name="T6" fmla="+- 0 5681 4642"/>
                                <a:gd name="T7" fmla="*/ 5681 h 1599"/>
                                <a:gd name="T8" fmla="+- 0 1977 1417"/>
                                <a:gd name="T9" fmla="*/ T8 w 1119"/>
                                <a:gd name="T10" fmla="+- 0 6240 4642"/>
                                <a:gd name="T11" fmla="*/ 6240 h 1599"/>
                                <a:gd name="T12" fmla="+- 0 2536 1417"/>
                                <a:gd name="T13" fmla="*/ T12 w 1119"/>
                                <a:gd name="T14" fmla="+- 0 5681 4642"/>
                                <a:gd name="T15" fmla="*/ 5681 h 1599"/>
                                <a:gd name="T16" fmla="+- 0 2536 1417"/>
                                <a:gd name="T17" fmla="*/ T16 w 1119"/>
                                <a:gd name="T18" fmla="+- 0 5201 4642"/>
                                <a:gd name="T19" fmla="*/ 5201 h 1599"/>
                                <a:gd name="T20" fmla="+- 0 1977 1417"/>
                                <a:gd name="T21" fmla="*/ T20 w 1119"/>
                                <a:gd name="T22" fmla="+- 0 5201 4642"/>
                                <a:gd name="T23" fmla="*/ 5201 h 1599"/>
                                <a:gd name="T24" fmla="+- 0 1417 1417"/>
                                <a:gd name="T25" fmla="*/ T24 w 1119"/>
                                <a:gd name="T26" fmla="+- 0 4642 4642"/>
                                <a:gd name="T27" fmla="*/ 4642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0" y="0"/>
                                  </a:moveTo>
                                  <a:lnTo>
                                    <a:pt x="0" y="1039"/>
                                  </a:lnTo>
                                  <a:lnTo>
                                    <a:pt x="560" y="1598"/>
                                  </a:lnTo>
                                  <a:lnTo>
                                    <a:pt x="1119" y="1039"/>
                                  </a:lnTo>
                                  <a:lnTo>
                                    <a:pt x="1119" y="559"/>
                                  </a:lnTo>
                                  <a:lnTo>
                                    <a:pt x="560" y="55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62"/>
                          <wps:cNvSpPr>
                            <a:spLocks/>
                          </wps:cNvSpPr>
                          <wps:spPr bwMode="auto">
                            <a:xfrm>
                              <a:off x="1417" y="4642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4642 4642"/>
                                <a:gd name="T3" fmla="*/ 4642 h 1599"/>
                                <a:gd name="T4" fmla="+- 0 1977 1417"/>
                                <a:gd name="T5" fmla="*/ T4 w 1119"/>
                                <a:gd name="T6" fmla="+- 0 5201 4642"/>
                                <a:gd name="T7" fmla="*/ 5201 h 1599"/>
                                <a:gd name="T8" fmla="+- 0 2536 1417"/>
                                <a:gd name="T9" fmla="*/ T8 w 1119"/>
                                <a:gd name="T10" fmla="+- 0 5201 4642"/>
                                <a:gd name="T11" fmla="*/ 5201 h 1599"/>
                                <a:gd name="T12" fmla="+- 0 2536 1417"/>
                                <a:gd name="T13" fmla="*/ T12 w 1119"/>
                                <a:gd name="T14" fmla="+- 0 4642 4642"/>
                                <a:gd name="T15" fmla="*/ 4642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560" y="559"/>
                                  </a:lnTo>
                                  <a:lnTo>
                                    <a:pt x="1119" y="559"/>
                                  </a:lnTo>
                                  <a:lnTo>
                                    <a:pt x="1119" y="0"/>
                                  </a:lnTo>
                                </a:path>
                              </a:pathLst>
                            </a:custGeom>
                            <a:solidFill>
                              <a:srgbClr val="4F81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63"/>
                        <wpg:cNvGrpSpPr>
                          <a:grpSpLocks/>
                        </wpg:cNvGrpSpPr>
                        <wpg:grpSpPr bwMode="auto">
                          <a:xfrm>
                            <a:off x="1417" y="4642"/>
                            <a:ext cx="1119" cy="1599"/>
                            <a:chOff x="1417" y="4642"/>
                            <a:chExt cx="1119" cy="1599"/>
                          </a:xfrm>
                        </wpg:grpSpPr>
                        <wps:wsp>
                          <wps:cNvPr id="91" name="Freeform 64"/>
                          <wps:cNvSpPr>
                            <a:spLocks/>
                          </wps:cNvSpPr>
                          <wps:spPr bwMode="auto">
                            <a:xfrm>
                              <a:off x="1417" y="4642"/>
                              <a:ext cx="1119" cy="1599"/>
                            </a:xfrm>
                            <a:custGeom>
                              <a:avLst/>
                              <a:gdLst>
                                <a:gd name="T0" fmla="+- 0 2536 1417"/>
                                <a:gd name="T1" fmla="*/ T0 w 1119"/>
                                <a:gd name="T2" fmla="+- 0 4642 4642"/>
                                <a:gd name="T3" fmla="*/ 4642 h 1599"/>
                                <a:gd name="T4" fmla="+- 0 2536 1417"/>
                                <a:gd name="T5" fmla="*/ T4 w 1119"/>
                                <a:gd name="T6" fmla="+- 0 5681 4642"/>
                                <a:gd name="T7" fmla="*/ 5681 h 1599"/>
                                <a:gd name="T8" fmla="+- 0 1977 1417"/>
                                <a:gd name="T9" fmla="*/ T8 w 1119"/>
                                <a:gd name="T10" fmla="+- 0 6240 4642"/>
                                <a:gd name="T11" fmla="*/ 6240 h 1599"/>
                                <a:gd name="T12" fmla="+- 0 1417 1417"/>
                                <a:gd name="T13" fmla="*/ T12 w 1119"/>
                                <a:gd name="T14" fmla="+- 0 5681 4642"/>
                                <a:gd name="T15" fmla="*/ 5681 h 1599"/>
                                <a:gd name="T16" fmla="+- 0 1417 1417"/>
                                <a:gd name="T17" fmla="*/ T16 w 1119"/>
                                <a:gd name="T18" fmla="+- 0 4642 4642"/>
                                <a:gd name="T19" fmla="*/ 4642 h 1599"/>
                                <a:gd name="T20" fmla="+- 0 1977 1417"/>
                                <a:gd name="T21" fmla="*/ T20 w 1119"/>
                                <a:gd name="T22" fmla="+- 0 5201 4642"/>
                                <a:gd name="T23" fmla="*/ 5201 h 1599"/>
                                <a:gd name="T24" fmla="+- 0 2536 1417"/>
                                <a:gd name="T25" fmla="*/ T24 w 1119"/>
                                <a:gd name="T26" fmla="+- 0 4642 4642"/>
                                <a:gd name="T27" fmla="*/ 4642 h 1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9" h="1599">
                                  <a:moveTo>
                                    <a:pt x="1119" y="0"/>
                                  </a:moveTo>
                                  <a:lnTo>
                                    <a:pt x="1119" y="1039"/>
                                  </a:lnTo>
                                  <a:lnTo>
                                    <a:pt x="560" y="1598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60" y="559"/>
                                  </a:lnTo>
                                  <a:lnTo>
                                    <a:pt x="111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65"/>
                        <wpg:cNvGrpSpPr>
                          <a:grpSpLocks/>
                        </wpg:cNvGrpSpPr>
                        <wpg:grpSpPr bwMode="auto">
                          <a:xfrm>
                            <a:off x="1727" y="5449"/>
                            <a:ext cx="86" cy="2"/>
                            <a:chOff x="1727" y="5449"/>
                            <a:chExt cx="86" cy="2"/>
                          </a:xfrm>
                        </wpg:grpSpPr>
                        <wps:wsp>
                          <wps:cNvPr id="93" name="Freeform 66"/>
                          <wps:cNvSpPr>
                            <a:spLocks/>
                          </wps:cNvSpPr>
                          <wps:spPr bwMode="auto">
                            <a:xfrm>
                              <a:off x="1727" y="5449"/>
                              <a:ext cx="86" cy="2"/>
                            </a:xfrm>
                            <a:custGeom>
                              <a:avLst/>
                              <a:gdLst>
                                <a:gd name="T0" fmla="+- 0 1727 1727"/>
                                <a:gd name="T1" fmla="*/ T0 w 86"/>
                                <a:gd name="T2" fmla="+- 0 1813 1727"/>
                                <a:gd name="T3" fmla="*/ T2 w 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">
                                  <a:moveTo>
                                    <a:pt x="0" y="0"/>
                                  </a:moveTo>
                                  <a:lnTo>
                                    <a:pt x="86" y="0"/>
                                  </a:lnTo>
                                </a:path>
                              </a:pathLst>
                            </a:custGeom>
                            <a:noFill/>
                            <a:ln w="584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67"/>
                        <wpg:cNvGrpSpPr>
                          <a:grpSpLocks/>
                        </wpg:cNvGrpSpPr>
                        <wpg:grpSpPr bwMode="auto">
                          <a:xfrm>
                            <a:off x="1931" y="5449"/>
                            <a:ext cx="84" cy="2"/>
                            <a:chOff x="1931" y="5449"/>
                            <a:chExt cx="84" cy="2"/>
                          </a:xfrm>
                        </wpg:grpSpPr>
                        <wps:wsp>
                          <wps:cNvPr id="95" name="Freeform 68"/>
                          <wps:cNvSpPr>
                            <a:spLocks/>
                          </wps:cNvSpPr>
                          <wps:spPr bwMode="auto">
                            <a:xfrm>
                              <a:off x="1931" y="5449"/>
                              <a:ext cx="84" cy="2"/>
                            </a:xfrm>
                            <a:custGeom>
                              <a:avLst/>
                              <a:gdLst>
                                <a:gd name="T0" fmla="+- 0 1931 1931"/>
                                <a:gd name="T1" fmla="*/ T0 w 84"/>
                                <a:gd name="T2" fmla="+- 0 2015 1931"/>
                                <a:gd name="T3" fmla="*/ T2 w 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">
                                  <a:moveTo>
                                    <a:pt x="0" y="0"/>
                                  </a:moveTo>
                                  <a:lnTo>
                                    <a:pt x="84" y="0"/>
                                  </a:lnTo>
                                </a:path>
                              </a:pathLst>
                            </a:custGeom>
                            <a:noFill/>
                            <a:ln w="584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69"/>
                        <wpg:cNvGrpSpPr>
                          <a:grpSpLocks/>
                        </wpg:cNvGrpSpPr>
                        <wpg:grpSpPr bwMode="auto">
                          <a:xfrm>
                            <a:off x="2536" y="4642"/>
                            <a:ext cx="8766" cy="1039"/>
                            <a:chOff x="2536" y="4642"/>
                            <a:chExt cx="8766" cy="1039"/>
                          </a:xfrm>
                        </wpg:grpSpPr>
                        <wps:wsp>
                          <wps:cNvPr id="97" name="Freeform 70"/>
                          <wps:cNvSpPr>
                            <a:spLocks/>
                          </wps:cNvSpPr>
                          <wps:spPr bwMode="auto">
                            <a:xfrm>
                              <a:off x="2536" y="4642"/>
                              <a:ext cx="8766" cy="1039"/>
                            </a:xfrm>
                            <a:custGeom>
                              <a:avLst/>
                              <a:gdLst>
                                <a:gd name="T0" fmla="+- 0 11129 2536"/>
                                <a:gd name="T1" fmla="*/ T0 w 8766"/>
                                <a:gd name="T2" fmla="+- 0 4642 4642"/>
                                <a:gd name="T3" fmla="*/ 4642 h 1039"/>
                                <a:gd name="T4" fmla="+- 0 2536 2536"/>
                                <a:gd name="T5" fmla="*/ T4 w 8766"/>
                                <a:gd name="T6" fmla="+- 0 4642 4642"/>
                                <a:gd name="T7" fmla="*/ 4642 h 1039"/>
                                <a:gd name="T8" fmla="+- 0 2536 2536"/>
                                <a:gd name="T9" fmla="*/ T8 w 8766"/>
                                <a:gd name="T10" fmla="+- 0 5681 4642"/>
                                <a:gd name="T11" fmla="*/ 5681 h 1039"/>
                                <a:gd name="T12" fmla="+- 0 11135 2536"/>
                                <a:gd name="T13" fmla="*/ T12 w 8766"/>
                                <a:gd name="T14" fmla="+- 0 5681 4642"/>
                                <a:gd name="T15" fmla="*/ 5681 h 1039"/>
                                <a:gd name="T16" fmla="+- 0 11200 2536"/>
                                <a:gd name="T17" fmla="*/ T16 w 8766"/>
                                <a:gd name="T18" fmla="+- 0 5665 4642"/>
                                <a:gd name="T19" fmla="*/ 5665 h 1039"/>
                                <a:gd name="T20" fmla="+- 0 11253 2536"/>
                                <a:gd name="T21" fmla="*/ T20 w 8766"/>
                                <a:gd name="T22" fmla="+- 0 5628 4642"/>
                                <a:gd name="T23" fmla="*/ 5628 h 1039"/>
                                <a:gd name="T24" fmla="+- 0 11289 2536"/>
                                <a:gd name="T25" fmla="*/ T24 w 8766"/>
                                <a:gd name="T26" fmla="+- 0 5574 4642"/>
                                <a:gd name="T27" fmla="*/ 5574 h 1039"/>
                                <a:gd name="T28" fmla="+- 0 11302 2536"/>
                                <a:gd name="T29" fmla="*/ T28 w 8766"/>
                                <a:gd name="T30" fmla="+- 0 5508 4642"/>
                                <a:gd name="T31" fmla="*/ 5508 h 1039"/>
                                <a:gd name="T32" fmla="+- 0 11302 2536"/>
                                <a:gd name="T33" fmla="*/ T32 w 8766"/>
                                <a:gd name="T34" fmla="+- 0 4809 4642"/>
                                <a:gd name="T35" fmla="*/ 4809 h 1039"/>
                                <a:gd name="T36" fmla="+- 0 11287 2536"/>
                                <a:gd name="T37" fmla="*/ T36 w 8766"/>
                                <a:gd name="T38" fmla="+- 0 4744 4642"/>
                                <a:gd name="T39" fmla="*/ 4744 h 1039"/>
                                <a:gd name="T40" fmla="+- 0 11249 2536"/>
                                <a:gd name="T41" fmla="*/ T40 w 8766"/>
                                <a:gd name="T42" fmla="+- 0 4690 4642"/>
                                <a:gd name="T43" fmla="*/ 4690 h 1039"/>
                                <a:gd name="T44" fmla="+- 0 11195 2536"/>
                                <a:gd name="T45" fmla="*/ T44 w 8766"/>
                                <a:gd name="T46" fmla="+- 0 4655 4642"/>
                                <a:gd name="T47" fmla="*/ 4655 h 1039"/>
                                <a:gd name="T48" fmla="+- 0 11129 2536"/>
                                <a:gd name="T49" fmla="*/ T48 w 8766"/>
                                <a:gd name="T50" fmla="+- 0 4642 4642"/>
                                <a:gd name="T51" fmla="*/ 4642 h 10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766" h="1039">
                                  <a:moveTo>
                                    <a:pt x="859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8599" y="1039"/>
                                  </a:lnTo>
                                  <a:lnTo>
                                    <a:pt x="8664" y="1023"/>
                                  </a:lnTo>
                                  <a:lnTo>
                                    <a:pt x="8717" y="986"/>
                                  </a:lnTo>
                                  <a:lnTo>
                                    <a:pt x="8753" y="932"/>
                                  </a:lnTo>
                                  <a:lnTo>
                                    <a:pt x="8766" y="866"/>
                                  </a:lnTo>
                                  <a:lnTo>
                                    <a:pt x="8766" y="167"/>
                                  </a:lnTo>
                                  <a:lnTo>
                                    <a:pt x="8751" y="102"/>
                                  </a:lnTo>
                                  <a:lnTo>
                                    <a:pt x="8713" y="48"/>
                                  </a:lnTo>
                                  <a:lnTo>
                                    <a:pt x="8659" y="13"/>
                                  </a:lnTo>
                                  <a:lnTo>
                                    <a:pt x="8593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71"/>
                        <wpg:cNvGrpSpPr>
                          <a:grpSpLocks/>
                        </wpg:cNvGrpSpPr>
                        <wpg:grpSpPr bwMode="auto">
                          <a:xfrm>
                            <a:off x="2536" y="4642"/>
                            <a:ext cx="8766" cy="1039"/>
                            <a:chOff x="2536" y="4642"/>
                            <a:chExt cx="8766" cy="1039"/>
                          </a:xfrm>
                        </wpg:grpSpPr>
                        <wps:wsp>
                          <wps:cNvPr id="99" name="Freeform 72"/>
                          <wps:cNvSpPr>
                            <a:spLocks/>
                          </wps:cNvSpPr>
                          <wps:spPr bwMode="auto">
                            <a:xfrm>
                              <a:off x="2536" y="4642"/>
                              <a:ext cx="8766" cy="1039"/>
                            </a:xfrm>
                            <a:custGeom>
                              <a:avLst/>
                              <a:gdLst>
                                <a:gd name="T0" fmla="+- 0 11302 2536"/>
                                <a:gd name="T1" fmla="*/ T0 w 8766"/>
                                <a:gd name="T2" fmla="+- 0 4815 4642"/>
                                <a:gd name="T3" fmla="*/ 4815 h 1039"/>
                                <a:gd name="T4" fmla="+- 0 11302 2536"/>
                                <a:gd name="T5" fmla="*/ T4 w 8766"/>
                                <a:gd name="T6" fmla="+- 0 5508 4642"/>
                                <a:gd name="T7" fmla="*/ 5508 h 1039"/>
                                <a:gd name="T8" fmla="+- 0 11300 2536"/>
                                <a:gd name="T9" fmla="*/ T8 w 8766"/>
                                <a:gd name="T10" fmla="+- 0 5531 4642"/>
                                <a:gd name="T11" fmla="*/ 5531 h 1039"/>
                                <a:gd name="T12" fmla="+- 0 11279 2536"/>
                                <a:gd name="T13" fmla="*/ T12 w 8766"/>
                                <a:gd name="T14" fmla="+- 0 5593 4642"/>
                                <a:gd name="T15" fmla="*/ 5593 h 1039"/>
                                <a:gd name="T16" fmla="+- 0 11237 2536"/>
                                <a:gd name="T17" fmla="*/ T16 w 8766"/>
                                <a:gd name="T18" fmla="+- 0 5643 4642"/>
                                <a:gd name="T19" fmla="*/ 5643 h 1039"/>
                                <a:gd name="T20" fmla="+- 0 11179 2536"/>
                                <a:gd name="T21" fmla="*/ T20 w 8766"/>
                                <a:gd name="T22" fmla="+- 0 5673 4642"/>
                                <a:gd name="T23" fmla="*/ 5673 h 1039"/>
                                <a:gd name="T24" fmla="+- 0 2536 2536"/>
                                <a:gd name="T25" fmla="*/ T24 w 8766"/>
                                <a:gd name="T26" fmla="+- 0 5681 4642"/>
                                <a:gd name="T27" fmla="*/ 5681 h 1039"/>
                                <a:gd name="T28" fmla="+- 0 2536 2536"/>
                                <a:gd name="T29" fmla="*/ T28 w 8766"/>
                                <a:gd name="T30" fmla="+- 0 4642 4642"/>
                                <a:gd name="T31" fmla="*/ 4642 h 1039"/>
                                <a:gd name="T32" fmla="+- 0 11129 2536"/>
                                <a:gd name="T33" fmla="*/ T32 w 8766"/>
                                <a:gd name="T34" fmla="+- 0 4642 4642"/>
                                <a:gd name="T35" fmla="*/ 4642 h 1039"/>
                                <a:gd name="T36" fmla="+- 0 11152 2536"/>
                                <a:gd name="T37" fmla="*/ T36 w 8766"/>
                                <a:gd name="T38" fmla="+- 0 4643 4642"/>
                                <a:gd name="T39" fmla="*/ 4643 h 1039"/>
                                <a:gd name="T40" fmla="+- 0 11215 2536"/>
                                <a:gd name="T41" fmla="*/ T40 w 8766"/>
                                <a:gd name="T42" fmla="+- 0 4664 4642"/>
                                <a:gd name="T43" fmla="*/ 4664 h 1039"/>
                                <a:gd name="T44" fmla="+- 0 11264 2536"/>
                                <a:gd name="T45" fmla="*/ T44 w 8766"/>
                                <a:gd name="T46" fmla="+- 0 4706 4642"/>
                                <a:gd name="T47" fmla="*/ 4706 h 1039"/>
                                <a:gd name="T48" fmla="+- 0 11295 2536"/>
                                <a:gd name="T49" fmla="*/ T48 w 8766"/>
                                <a:gd name="T50" fmla="+- 0 4764 4642"/>
                                <a:gd name="T51" fmla="*/ 4764 h 1039"/>
                                <a:gd name="T52" fmla="+- 0 11302 2536"/>
                                <a:gd name="T53" fmla="*/ T52 w 8766"/>
                                <a:gd name="T54" fmla="+- 0 4815 4642"/>
                                <a:gd name="T55" fmla="*/ 4815 h 10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766" h="1039">
                                  <a:moveTo>
                                    <a:pt x="8766" y="173"/>
                                  </a:moveTo>
                                  <a:lnTo>
                                    <a:pt x="8766" y="866"/>
                                  </a:lnTo>
                                  <a:lnTo>
                                    <a:pt x="8764" y="889"/>
                                  </a:lnTo>
                                  <a:lnTo>
                                    <a:pt x="8743" y="951"/>
                                  </a:lnTo>
                                  <a:lnTo>
                                    <a:pt x="8701" y="1001"/>
                                  </a:lnTo>
                                  <a:lnTo>
                                    <a:pt x="8643" y="1031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593" y="0"/>
                                  </a:lnTo>
                                  <a:lnTo>
                                    <a:pt x="8616" y="1"/>
                                  </a:lnTo>
                                  <a:lnTo>
                                    <a:pt x="8679" y="22"/>
                                  </a:lnTo>
                                  <a:lnTo>
                                    <a:pt x="8728" y="64"/>
                                  </a:lnTo>
                                  <a:lnTo>
                                    <a:pt x="8759" y="122"/>
                                  </a:lnTo>
                                  <a:lnTo>
                                    <a:pt x="8766" y="17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4F81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16" o:spid="_x0000_s1026" style="position:absolute;margin-left:70.9pt;margin-top:4.3pt;width:494.25pt;height:284.3pt;z-index:-251655168;mso-position-horizontal-relative:page" coordorigin="1417,555" coordsize="9885,5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">
                <v:group id="Group 3" o:spid="_x0000_s1027" style="position:absolute;left:1417;top:555;width:1119;height:1599" coordorigin="1417,555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4" o:spid="_x0000_s1028" style="position:absolute;left:1417;top:555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ycRsQA&#10;AADbAAAADwAAAGRycy9kb3ducmV2LnhtbESPS2vDQAyE74X8h0WB3pp1immDm00oAdNQcsnrkJvw&#10;qrapV+t4t378++pQ6E1iRjOf1tvRNaqnLtSeDSwXCSjiwtuaSwOXc/60AhUissXGMxmYKMB2M3tY&#10;Y2b9wEfqT7FUEsIhQwNVjG2mdSgqchgWviUW7ct3DqOsXalth4OEu0Y/J8mLdlizNFTY0q6i4vv0&#10;4wzcj+V1f/uwd5vnh+mTDulrSt6Yx/n4/gYq0hj/zX/Xeyv4Aiu/yAB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MnEbEAAAA2wAAAA8AAAAAAAAAAAAAAAAAmAIAAGRycy9k&#10;b3ducmV2LnhtbFBLBQYAAAAABAAEAPUAAACJAwAAAAA=&#10;" path="m,l,1039r560,560l1119,1039r,-479l560,560,,e" fillcolor="#4f81bc" stroked="f">
                    <v:path arrowok="t" o:connecttype="custom" o:connectlocs="0,555;0,1594;560,2154;1119,1594;1119,1115;560,1115;0,555" o:connectangles="0,0,0,0,0,0,0"/>
                  </v:shape>
                  <v:shape id="Freeform 5" o:spid="_x0000_s1029" style="position:absolute;left:1417;top:555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A53cIA&#10;AADbAAAADwAAAGRycy9kb3ducmV2LnhtbERPTWvCQBC9F/wPywi9NRtFbE2zCaUQKuJF2x68Ddlp&#10;EszOxt1V47/vFgre5vE+Jy9H04sLOd9ZVjBLUhDEtdUdNwq+PqunFxA+IGvsLZOCG3koi8lDjpm2&#10;V97RZR8aEUPYZ6igDWHIpPR1SwZ9YgfiyP1YZzBE6BqpHV5juOnlPE2X0mDHsaHFgd5bqo/7s1Fw&#10;2jXf68OHPumq2t42tF08L8gq9Tgd315BBBrDXfzvXus4fwV/v8QDZPE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wDndwgAAANsAAAAPAAAAAAAAAAAAAAAAAJgCAABkcnMvZG93&#10;bnJldi54bWxQSwUGAAAAAAQABAD1AAAAhwMAAAAA&#10;" path="m1119,l560,560r559,l1119,e" fillcolor="#4f81bc" stroked="f">
                    <v:path arrowok="t" o:connecttype="custom" o:connectlocs="1119,555;560,1115;1119,1115;1119,555" o:connectangles="0,0,0,0"/>
                  </v:shape>
                </v:group>
                <v:group id="Group 6" o:spid="_x0000_s1030" style="position:absolute;left:1417;top:555;width:1119;height:1599" coordorigin="1417,555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7" o:spid="_x0000_s1031" style="position:absolute;left:1417;top:555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K+NMUA&#10;AADbAAAADwAAAGRycy9kb3ducmV2LnhtbESPT2vCQBTE74V+h+UVvBTdGGgbohsprUKP/ino8Zl9&#10;JiHZt2F3q9FP3y0UPA4z8xtmvhhMJ87kfGNZwXSSgCAurW64UvC9W40zED4ga+wsk4IreVgUjw9z&#10;zLW98IbO21CJCGGfo4I6hD6X0pc1GfQT2xNH72SdwRClq6R2eIlw08k0SV6lwYbjQo09fdRUttsf&#10;o2BDb/vp+rY82sP69vL82RqXDalSo6fhfQYi0BDu4f/2l1aQpvD3Jf4A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Ir40xQAAANsAAAAPAAAAAAAAAAAAAAAAAJgCAABkcnMv&#10;ZG93bnJldi54bWxQSwUGAAAAAAQABAD1AAAAigMAAAAA&#10;" path="m1119,r,1039l560,1599,,1039,,,560,560,1119,xe" filled="f" strokecolor="#4f81bc" strokeweight="2pt">
                    <v:path arrowok="t" o:connecttype="custom" o:connectlocs="1119,555;1119,1594;560,2154;0,1594;0,555;560,1115;1119,555" o:connectangles="0,0,0,0,0,0,0"/>
                  </v:shape>
                </v:group>
                <v:group id="Group 8" o:spid="_x0000_s1032" style="position:absolute;left:2536;top:555;width:8766;height:1039" coordorigin="2536,555" coordsize="8766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9" o:spid="_x0000_s1033" style="position:absolute;left:2536;top:555;width:8766;height:1039;visibility:visible;mso-wrap-style:square;v-text-anchor:top" coordsize="8766,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tGosMA&#10;AADbAAAADwAAAGRycy9kb3ducmV2LnhtbESPzWrDMBCE74W8g9hCb43UNAnFsRKShkAuPeSn98Xa&#10;2MbWyljb2H37qlDocZiZb5h8M/pW3amPdWALL1MDirgIrubSwvVyeH4DFQXZYRuYLHxThM168pBj&#10;5sLAJ7qfpVQJwjFDC5VIl2kdi4o8xmnoiJN3C71HSbIvtetxSHDf6pkxS+2x5rRQYUfvFRXN+ctb&#10;6Nrdfm/McFjI5+tHMTZB6m2w9ulx3K5ACY3yH/5rH52F2Rx+v6Qfo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tGosMAAADbAAAADwAAAAAAAAAAAAAAAACYAgAAZHJzL2Rv&#10;d25yZXYueG1sUEsFBgAAAAAEAAQA9QAAAIgDAAAAAA==&#10;" path="m8593,l,,,1039r8599,l8664,1024r53,-38l8753,932r13,-66l8766,167r-15,-65l8713,49,8659,13,8593,e" stroked="f">
                    <v:path arrowok="t" o:connecttype="custom" o:connectlocs="8593,555;0,555;0,1594;8599,1594;8664,1579;8717,1541;8753,1487;8766,1421;8766,722;8751,657;8713,604;8659,568;8593,555" o:connectangles="0,0,0,0,0,0,0,0,0,0,0,0,0"/>
                  </v:shape>
                </v:group>
                <v:group id="Group 10" o:spid="_x0000_s1034" style="position:absolute;left:2536;top:555;width:8766;height:1039" coordorigin="2536,555" coordsize="8766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Freeform 11" o:spid="_x0000_s1035" style="position:absolute;left:2536;top:555;width:8766;height:1039;visibility:visible;mso-wrap-style:square;v-text-anchor:top" coordsize="8766,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NGbsQA&#10;AADbAAAADwAAAGRycy9kb3ducmV2LnhtbESPQWvCQBSE7wX/w/IEb3WjhaDRVYK01IOHNlXw+Mg+&#10;s9Hs25BdNf57t1DocZj5ZpjlureNuFHna8cKJuMEBHHpdM2Vgv3Px+sMhA/IGhvHpOBBHtarwcsS&#10;M+3u/E23IlQilrDPUIEJoc2k9KUhi37sWuLonVxnMUTZVVJ3eI/ltpHTJEmlxZrjgsGWNobKS3G1&#10;CqZ5U7cHU86/HsXx+p6fP9Pd7E2p0bDPFyAC9eE//EdvdeRS+P0Sf4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jRm7EAAAA2wAAAA8AAAAAAAAAAAAAAAAAmAIAAGRycy9k&#10;b3ducmV2LnhtbFBLBQYAAAAABAAEAPUAAACJAwAAAAA=&#10;" path="m8766,173r,693l8764,889r-21,63l8701,1001r-58,31l,1039,,,8593,r23,1l8679,23r49,42l8759,123r7,50xe" filled="f" strokecolor="#4f81bc" strokeweight="2pt">
                    <v:path arrowok="t" o:connecttype="custom" o:connectlocs="8766,728;8766,1421;8764,1444;8743,1507;8701,1556;8643,1587;0,1594;0,555;8593,555;8616,556;8679,578;8728,620;8759,678;8766,728" o:connectangles="0,0,0,0,0,0,0,0,0,0,0,0,0,0"/>
                  </v:shape>
                </v:group>
                <v:group id="Group 12" o:spid="_x0000_s1036" style="position:absolute;left:1417;top:1917;width:1119;height:1599" coordorigin="1417,1917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 id="Freeform 13" o:spid="_x0000_s1037" style="position:absolute;left:1417;top:1917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BW+70A&#10;AADbAAAADwAAAGRycy9kb3ducmV2LnhtbERPuwrCMBTdBf8hXMFNU0VUqlFEKIq4+BrcLs21LTY3&#10;tYla/94MguPhvOfLxpTiRbUrLCsY9CMQxKnVBWcKzqekNwXhPLLG0jIp+JCD5aLdmmOs7ZsP9Dr6&#10;TIQQdjEqyL2vYildmpNB17cVceButjboA6wzqWt8h3BTymEUjaXBgkNDjhWtc0rvx6dR8Dhkl+11&#10;ox86SfafHe1HkxFZpbqdZjUD4anxf/HPvdUKhmFs+BJ+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+BW+70AAADbAAAADwAAAAAAAAAAAAAAAACYAgAAZHJzL2Rvd25yZXYu&#10;eG1sUEsFBgAAAAAEAAQA9QAAAIIDAAAAAA==&#10;" path="m,l,1039r560,560l1119,1039r,-479l560,560,,e" fillcolor="#4f81bc" stroked="f">
                    <v:path arrowok="t" o:connecttype="custom" o:connectlocs="0,1917;0,2956;560,3516;1119,2956;1119,2477;560,2477;0,1917" o:connectangles="0,0,0,0,0,0,0"/>
                  </v:shape>
                  <v:shape id="Freeform 14" o:spid="_x0000_s1038" style="position:absolute;left:1417;top:1917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zzYMUA&#10;AADbAAAADwAAAGRycy9kb3ducmV2LnhtbESPQWvCQBSE74L/YXkFb7qpBNvGrCKFYJBctO3B2yP7&#10;moRm38bs1iT/vlso9DjMzDdMuh9NK+7Uu8aygsdVBIK4tLrhSsH7W7Z8BuE8ssbWMimYyMF+N5+l&#10;mGg78JnuF1+JAGGXoILa+y6R0pU1GXQr2xEH79P2Bn2QfSV1j0OAm1auo2gjDTYcFmrs6LWm8uvy&#10;bRTcztVHfj3qm86yYjpRET/FZJVaPIyHLQhPo/8P/7VzrWD9Ar9fwg+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rPNgxQAAANsAAAAPAAAAAAAAAAAAAAAAAJgCAABkcnMv&#10;ZG93bnJldi54bWxQSwUGAAAAAAQABAD1AAAAigMAAAAA&#10;" path="m1119,l560,560r559,l1119,e" fillcolor="#4f81bc" stroked="f">
                    <v:path arrowok="t" o:connecttype="custom" o:connectlocs="1119,1917;560,2477;1119,2477;1119,1917" o:connectangles="0,0,0,0"/>
                  </v:shape>
                </v:group>
                <v:group id="Group 15" o:spid="_x0000_s1039" style="position:absolute;left:1417;top:1917;width:1119;height:1599" coordorigin="1417,1917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16" o:spid="_x0000_s1040" style="position:absolute;left:1417;top:1917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eNcsQA&#10;AADbAAAADwAAAGRycy9kb3ducmV2LnhtbESPQWsCMRSE7wX/Q3iCl6JZFdtlaxTRCh7VFuzxdfO6&#10;u7h5WZJUV3+9EQSPw8x8w0znranFiZyvLCsYDhIQxLnVFRcKvr/W/RSED8gaa8uk4EIe5rPOyxQz&#10;bc+8o9M+FCJC2GeooAyhyaT0eUkG/cA2xNH7s85giNIVUjs8R7ip5ShJ3qTBiuNCiQ0tS8qP+3+j&#10;YEfvh+H2+vlrf7bXyevqaFzajpTqddvFB4hAbXiGH+2NVjAew/1L/AF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3jXLEAAAA2wAAAA8AAAAAAAAAAAAAAAAAmAIAAGRycy9k&#10;b3ducmV2LnhtbFBLBQYAAAAABAAEAPUAAACJAwAAAAA=&#10;" path="m1119,r,1039l560,1599,,1039,,,560,560,1119,xe" filled="f" strokecolor="#4f81bc" strokeweight="2pt">
                    <v:path arrowok="t" o:connecttype="custom" o:connectlocs="1119,1917;1119,2956;560,3516;0,2956;0,1917;560,2477;1119,1917" o:connectangles="0,0,0,0,0,0,0"/>
                  </v:shape>
                </v:group>
                <v:group id="Group 17" o:spid="_x0000_s1041" style="position:absolute;left:2536;top:1917;width:8766;height:1039" coordorigin="2536,1917" coordsize="8766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18" o:spid="_x0000_s1042" style="position:absolute;left:2536;top:1917;width:8766;height:1039;visibility:visible;mso-wrap-style:square;v-text-anchor:top" coordsize="8766,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gGmcMA&#10;AADbAAAADwAAAGRycy9kb3ducmV2LnhtbESPS2vDMBCE74H8B7GF3hKpj4TiWAlJQ6CXHvLofbE2&#10;trG1MtY2dv99VSjkOMzMN0y+GX2rbtTHOrCFp7kBRVwEV3Np4XI+zN5ARUF22AYmCz8UYbOeTnLM&#10;XBj4SLeTlCpBOGZooRLpMq1jUZHHOA8dcfKuofcoSfaldj0OCe5b/WzMUnusOS1U2NF7RUVz+vYW&#10;una33xszHBby9fJZjE2QehusfXwYtytQQqPcw//tD2fhdQF/X9IP0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gGmcMAAADbAAAADwAAAAAAAAAAAAAAAACYAgAAZHJzL2Rv&#10;d25yZXYueG1sUEsFBgAAAAAEAAQA9QAAAIgDAAAAAA==&#10;" path="m8593,l,,,1039r8599,l8664,1024r53,-37l8753,932r13,-66l8766,168r-15,-66l8713,49,8659,13,8593,e" stroked="f">
                    <v:path arrowok="t" o:connecttype="custom" o:connectlocs="8593,1917;0,1917;0,2956;8599,2956;8664,2941;8717,2904;8753,2849;8766,2783;8766,2085;8751,2019;8713,1966;8659,1930;8593,1917" o:connectangles="0,0,0,0,0,0,0,0,0,0,0,0,0"/>
                  </v:shape>
                </v:group>
                <v:group id="Group 19" o:spid="_x0000_s1043" style="position:absolute;left:2536;top:1917;width:8766;height:1039" coordorigin="2536,1917" coordsize="8766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20" o:spid="_x0000_s1044" style="position:absolute;left:2536;top:1917;width:8766;height:1039;visibility:visible;mso-wrap-style:square;v-text-anchor:top" coordsize="8766,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AGVcYA&#10;AADbAAAADwAAAGRycy9kb3ducmV2LnhtbESPT2vCQBTE70K/w/IKvenGP9g0dZVQLHrw0KYt9PjI&#10;vmZjs29DdtX47V1B8DjMzG+Yxaq3jThS52vHCsajBARx6XTNlYLvr/dhCsIHZI2NY1JwJg+r5cNg&#10;gZl2J/6kYxEqESHsM1RgQmgzKX1pyKIfuZY4en+usxii7CqpOzxFuG3kJEnm0mLNccFgS2+Gyv/i&#10;YBVM8qZuf0z58nEufg/rfL+Z79KpUk+Pff4KIlAf7uFbe6sVzJ7h+iX+AL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AGVcYAAADbAAAADwAAAAAAAAAAAAAAAACYAgAAZHJz&#10;L2Rvd25yZXYueG1sUEsFBgAAAAAEAAQA9QAAAIsDAAAAAA==&#10;" path="m8766,173r,693l8764,889r-21,63l8701,1001r-58,31l,1039,,,8593,r23,2l8679,23r49,42l8759,123r7,50xe" filled="f" strokecolor="#4f81bc" strokeweight="2pt">
                    <v:path arrowok="t" o:connecttype="custom" o:connectlocs="8766,2090;8766,2783;8764,2806;8743,2869;8701,2918;8643,2949;0,2956;0,1917;8593,1917;8616,1919;8679,1940;8728,1982;8759,2040;8766,2090" o:connectangles="0,0,0,0,0,0,0,0,0,0,0,0,0,0"/>
                  </v:shape>
                </v:group>
                <v:group id="Group 21" o:spid="_x0000_s1045" style="position:absolute;left:1417;top:3279;width:1119;height:1599" coordorigin="1417,3279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22" o:spid="_x0000_s1046" style="position:absolute;left:1417;top:3279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MWwMQA&#10;AADbAAAADwAAAGRycy9kb3ducmV2LnhtbESPzWrDMBCE74W8g9hAbo2cYtrUjWJCwMSUXPJ36G2x&#10;traJtXIsNbbfvioUchxm5htmlQ6mEXfqXG1ZwWIegSAurK65VHA+Zc9LEM4ja2wsk4KRHKTrydMK&#10;E217PtD96EsRIOwSVFB53yZSuqIig25uW+LgfdvOoA+yK6XusA9w08iXKHqVBmsOCxW2tK2ouB5/&#10;jILbobzkXzt901m2Hz9pH7/FZJWaTYfNBwhPg3+E/9u5VhC/w9+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zFsDEAAAA2wAAAA8AAAAAAAAAAAAAAAAAmAIAAGRycy9k&#10;b3ducmV2LnhtbFBLBQYAAAAABAAEAPUAAACJAwAAAAA=&#10;" path="m,l,1040r560,559l1119,1040r,-480l560,560,,e" fillcolor="#4f81bc" stroked="f">
                    <v:path arrowok="t" o:connecttype="custom" o:connectlocs="0,3279;0,4319;560,4878;1119,4319;1119,3839;560,3839;0,3279" o:connectangles="0,0,0,0,0,0,0"/>
                  </v:shape>
                  <v:shape id="Freeform 23" o:spid="_x0000_s1047" style="position:absolute;left:1417;top:3279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ApgL8A&#10;AADbAAAADwAAAGRycy9kb3ducmV2LnhtbERPTYvCMBC9C/6HMII3TV1clWoUEYqyeLHqwdvQjG2x&#10;mdQmq/Xfm4Pg8fG+F6vWVOJBjSstKxgNIxDEmdUl5wpOx2QwA+E8ssbKMil4kYPVsttZYKztkw/0&#10;SH0uQgi7GBUU3texlC4ryKAb2po4cFfbGPQBNrnUDT5DuKnkTxRNpMGSQ0OBNW0Kym7pv1FwP+Tn&#10;3WWr7zpJ9q8/2o+nY7JK9Xvteg7CU+u/4o97pxX8hvXhS/gBcvk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kCmAvwAAANsAAAAPAAAAAAAAAAAAAAAAAJgCAABkcnMvZG93bnJl&#10;di54bWxQSwUGAAAAAAQABAD1AAAAhAMAAAAA&#10;" path="m1119,l560,560r559,l1119,e" fillcolor="#4f81bc" stroked="f">
                    <v:path arrowok="t" o:connecttype="custom" o:connectlocs="1119,3279;560,3839;1119,3839;1119,3279" o:connectangles="0,0,0,0"/>
                  </v:shape>
                </v:group>
                <v:group id="Group 24" o:spid="_x0000_s1048" style="position:absolute;left:1417;top:3279;width:1119;height:1599" coordorigin="1417,3279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25" o:spid="_x0000_s1049" style="position:absolute;left:1417;top:3279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TNScUA&#10;AADbAAAADwAAAGRycy9kb3ducmV2LnhtbESPQWvCQBSE70L/w/IKXkQ3BmwlzUZKW8GjWkGPr9nX&#10;JJh9G3a3Mfrru4WCx2FmvmHy1WBa0ZPzjWUF81kCgri0uuFKweFzPV2C8AFZY2uZFFzJw6p4GOWY&#10;aXvhHfX7UIkIYZ+hgjqELpPSlzUZ9DPbEUfv2zqDIUpXSe3wEuGmlWmSPEmDDceFGjt6q6k873+M&#10;gh09H+fb28eXPW1vi8n72bjlkCo1fhxeX0AEGsI9/N/eaAWLFP6+xB8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M1JxQAAANsAAAAPAAAAAAAAAAAAAAAAAJgCAABkcnMv&#10;ZG93bnJldi54bWxQSwUGAAAAAAQABAD1AAAAigMAAAAA&#10;" path="m1119,r,1040l560,1599,,1040,,,560,560,1119,xe" filled="f" strokecolor="#4f81bc" strokeweight="2pt">
                    <v:path arrowok="t" o:connecttype="custom" o:connectlocs="1119,3279;1119,4319;560,4878;0,4319;0,3279;560,3839;1119,3279" o:connectangles="0,0,0,0,0,0,0"/>
                  </v:shape>
                </v:group>
                <v:shape id="Freeform 36" o:spid="_x0000_s1050" style="position:absolute;left:2012;top:3817;width:366;height:225;visibility:visible;mso-wrap-style:square;v-text-anchor:top" coordsize="36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EstcUA&#10;AADbAAAADwAAAGRycy9kb3ducmV2LnhtbESPT2vCQBTE7wW/w/IEL6IbU5CSukoV/108NAp6fM0+&#10;k9Ds25BdTfrtXUHocZiZ3zCzRWcqcafGlZYVTMYRCOLM6pJzBafjZvQBwnlkjZVlUvBHDhbz3tsM&#10;E21b/qZ76nMRIOwSVFB4XydSuqwgg25sa+LgXW1j0AfZ5FI32Aa4qWQcRVNpsOSwUGBNq4Ky3/Rm&#10;FFB8TdPJanjcLuNlff657Nr1gZUa9LuvTxCeOv8ffrX3WsH0HZ5fwg+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MSy1xQAAANsAAAAPAAAAAAAAAAAAAAAAAJgCAABkcnMv&#10;ZG93bnJldi54bWxQSwUGAAAAAAQABAD1AAAAigMAAAAA&#10;" path="m365,6l75,6r,1l365,7r,-1e" stroked="f">
                  <v:path arrowok="t" o:connecttype="custom" o:connectlocs="365,3823;75,3823;75,3824;365,3824;365,3823" o:connectangles="0,0,0,0,0"/>
                </v:shape>
                <v:shape id="Freeform 43" o:spid="_x0000_s1051" style="position:absolute;left:3038;top:4325;width:697;height:337;visibility:visible;mso-wrap-style:square;v-text-anchor:top" coordsize="697,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9Xw8QA&#10;AADbAAAADwAAAGRycy9kb3ducmV2LnhtbESPTWvDMAyG74X9B6PBbo2zrbQli1PaQWGHQT/W3UWs&#10;JVliOcRem/376lDoUbx6H+nJV6Pr1JmG0Hg28JykoIhLbxuuDJy+ttMlqBCRLXaeycA/BVgVD5Mc&#10;M+svfKDzMVZKIBwyNFDH2Gdah7ImhyHxPbFkP35wGGUcKm0HvAjcdfolTefaYcNyocae3msq2+Of&#10;E8p+Pdv8+uVusaFmu/98Tb9bOhnz9Diu30BFGuN9+db+sAYW8r24iAfo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vV8PEAAAA2wAAAA8AAAAAAAAAAAAAAAAAmAIAAGRycy9k&#10;b3ducmV2LnhtbFBLBQYAAAAABAAEAPUAAACJAwAAAAA=&#10;" path="m697,l75,,64,,43,317r6,l69,7r628,l697,e" stroked="f">
                  <v:path arrowok="t" o:connecttype="custom" o:connectlocs="697,4072;75,4072;75,4072;64,4072;43,4389;49,4389;69,4079;697,4079;697,4072" o:connectangles="0,0,0,0,0,0,0,0,0"/>
                </v:shape>
                <v:shape id="Freeform 51" o:spid="_x0000_s1052" style="position:absolute;left:1966;top:4136;width:366;height:225;visibility:visible;mso-wrap-style:square;v-text-anchor:top" coordsize="36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woGcMA&#10;AADbAAAADwAAAGRycy9kb3ducmV2LnhtbERPPW/CMBDdkfgP1iF1qYqTDG0VMKiJoO3C0FAJxiM+&#10;kqjxOYrdJP339YDE+PS+19vJtGKg3jWWFcTLCARxaXXDlYLv4/7pFYTzyBpby6TgjxxsN/PZGlNt&#10;R/6iofCVCCHsUlRQe9+lUrqyJoNuaTviwF1tb9AH2FdS9ziGcNPKJIqepcGGQ0ONHeU1lT/Fr1FA&#10;ybUo4vzx+J4lWXe6nD/G3YGVelhMbysQniZ/F9/cn1rBSxgbvoQf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woGcMAAADbAAAADwAAAAAAAAAAAAAAAACYAgAAZHJzL2Rv&#10;d25yZXYueG1sUEsFBgAAAAAEAAQA9QAAAIgDAAAAAA==&#10;" path="m366,7l75,7r,1l366,8r,-1e" stroked="f">
                  <v:path arrowok="t" o:connecttype="custom" o:connectlocs="366,4143;75,4143;75,4144;366,4144;366,4143" o:connectangles="0,0,0,0,0"/>
                </v:shape>
                <v:group id="Group 56" o:spid="_x0000_s1053" style="position:absolute;left:2536;top:3279;width:8766;height:1040" coordorigin="2536,3279" coordsize="8766,1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57" o:spid="_x0000_s1054" style="position:absolute;left:2536;top:3279;width:8766;height:1040;visibility:visible;mso-wrap-style:square;v-text-anchor:top" coordsize="8766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Cvh8MA&#10;AADbAAAADwAAAGRycy9kb3ducmV2LnhtbESPQWsCMRSE74L/ITyhN80qUrZbo4hUWChYqq3nx+a5&#10;Wdy8bJOo679vCgWPw8x8wyxWvW3FlXxoHCuYTjIQxJXTDdcKvg7bcQ4iRGSNrWNScKcAq+VwsMBC&#10;uxt/0nUfa5EgHApUYGLsCilDZchimLiOOHkn5y3GJH0ttcdbgttWzrLsWVpsOC0Y7GhjqDrvL1ZB&#10;Od25+LH2x+O3Pf2Yssve85c3pZ5G/foVRKQ+PsL/7VIryOfw9yX9A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Cvh8MAAADbAAAADwAAAAAAAAAAAAAAAACYAgAAZHJzL2Rv&#10;d25yZXYueG1sUEsFBgAAAAAEAAQA9QAAAIgDAAAAAA==&#10;" path="m8593,l,,,1040r8599,l8664,1025r53,-38l8753,933r13,-66l8766,168r-15,-66l8713,49,8659,13,8593,e" stroked="f">
                    <v:path arrowok="t" o:connecttype="custom" o:connectlocs="8593,3279;0,3279;0,4319;8599,4319;8664,4304;8717,4266;8753,4212;8766,4146;8766,3447;8751,3381;8713,3328;8659,3292;8593,3279" o:connectangles="0,0,0,0,0,0,0,0,0,0,0,0,0"/>
                  </v:shape>
                </v:group>
                <v:group id="Group 58" o:spid="_x0000_s1055" style="position:absolute;left:2536;top:3279;width:8766;height:1040" coordorigin="2536,3279" coordsize="8766,1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59" o:spid="_x0000_s1056" style="position:absolute;left:2536;top:3279;width:8766;height:1040;visibility:visible;mso-wrap-style:square;v-text-anchor:top" coordsize="8766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m9tcMA&#10;AADbAAAADwAAAGRycy9kb3ducmV2LnhtbESPQYvCMBSE74L/ITzBm6auINI1ShWEFURcFRZvj+Zt&#10;27V5KU1s6783woLHYWa+YRarzpSiodoVlhVMxhEI4tTqgjMFl/N2NAfhPLLG0jIpeJCD1bLfW2Cs&#10;bcvf1Jx8JgKEXYwKcu+rWEqX5mTQjW1FHLxfWxv0QdaZ1DW2AW5K+RFFM2mw4LCQY0WbnNLb6W4U&#10;TMukNZvmkvz59TXRh91x/3NtlRoOuuQThKfOv8P/7S+tYD6D15fwA+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m9tcMAAADbAAAADwAAAAAAAAAAAAAAAACYAgAAZHJzL2Rv&#10;d25yZXYueG1sUEsFBgAAAAAEAAQA9QAAAIgDAAAAAA==&#10;" path="m8766,174r,693l8764,890r-21,63l8701,1002r-58,31l,1040,,,8593,r23,2l8679,23r49,42l8759,123r7,51xe" filled="f" strokecolor="#4f81bc" strokeweight="2pt">
                    <v:path arrowok="t" o:connecttype="custom" o:connectlocs="8766,3453;8766,4146;8764,4169;8743,4232;8701,4281;8643,4312;0,4319;0,3279;8593,3279;8616,3281;8679,3302;8728,3344;8759,3402;8766,3453" o:connectangles="0,0,0,0,0,0,0,0,0,0,0,0,0,0"/>
                  </v:shape>
                </v:group>
                <v:group id="Group 60" o:spid="_x0000_s1057" style="position:absolute;left:1417;top:4642;width:1119;height:1599" coordorigin="1417,4642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61" o:spid="_x0000_s1058" style="position:absolute;left:1417;top:4642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YJwb0A&#10;AADbAAAADwAAAGRycy9kb3ducmV2LnhtbERPuwrCMBTdBf8hXMFNU0VUqlFEKIq4+BrcLs21LTY3&#10;tYla/94MguPhvOfLxpTiRbUrLCsY9CMQxKnVBWcKzqekNwXhPLLG0jIp+JCD5aLdmmOs7ZsP9Dr6&#10;TIQQdjEqyL2vYildmpNB17cVceButjboA6wzqWt8h3BTymEUjaXBgkNDjhWtc0rvx6dR8Dhkl+11&#10;ox86SfafHe1HkxFZpbqdZjUD4anxf/HPvdUKpmFs+BJ+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YYJwb0AAADbAAAADwAAAAAAAAAAAAAAAACYAgAAZHJzL2Rvd25yZXYu&#10;eG1sUEsFBgAAAAAEAAQA9QAAAIIDAAAAAA==&#10;" path="m,l,1039r560,559l1119,1039r,-480l560,559,,e" fillcolor="#4f81bc" stroked="f">
                    <v:path arrowok="t" o:connecttype="custom" o:connectlocs="0,4642;0,5681;560,6240;1119,5681;1119,5201;560,5201;0,4642" o:connectangles="0,0,0,0,0,0,0"/>
                  </v:shape>
                  <v:shape id="Freeform 62" o:spid="_x0000_s1059" style="position:absolute;left:1417;top:4642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qsWsQA&#10;AADbAAAADwAAAGRycy9kb3ducmV2LnhtbESPT4vCMBTE78J+h/AWvGm6Iv7pGosIRREv6u7B26N5&#10;25ZtXmoTbf32RhA8DjPzG2aRdKYSN2pcaVnB1zACQZxZXXKu4OeUDmYgnEfWWFkmBXdykCw/eguM&#10;tW35QLejz0WAsItRQeF9HUvpsoIMuqGtiYP3ZxuDPsgml7rBNsBNJUdRNJEGSw4LBda0Lij7P16N&#10;gssh/92eN/qi03R/39F+PB2TVar/2a2+QXjq/Dv8am+1gtkcnl/CD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rFrEAAAA2wAAAA8AAAAAAAAAAAAAAAAAmAIAAGRycy9k&#10;b3ducmV2LnhtbFBLBQYAAAAABAAEAPUAAACJAwAAAAA=&#10;" path="m1119,l560,559r559,l1119,e" fillcolor="#4f81bc" stroked="f">
                    <v:path arrowok="t" o:connecttype="custom" o:connectlocs="1119,4642;560,5201;1119,5201;1119,4642" o:connectangles="0,0,0,0"/>
                  </v:shape>
                </v:group>
                <v:group id="Group 63" o:spid="_x0000_s1060" style="position:absolute;left:1417;top:4642;width:1119;height:1599" coordorigin="1417,4642" coordsize="1119,1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64" o:spid="_x0000_s1061" style="position:absolute;left:1417;top:4642;width:1119;height:1599;visibility:visible;mso-wrap-style:square;v-text-anchor:top" coordsize="1119,1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/ppMQA&#10;AADbAAAADwAAAGRycy9kb3ducmV2LnhtbESPT2sCMRTE74V+h/AKXopmV7Dq1ihFW/DoP9Dj6+Z1&#10;d3HzsiRRVz99Iwgeh5n5DTOZtaYWZ3K+sqwg7SUgiHOrKy4U7LY/3REIH5A11pZJwZU8zKavLxPM&#10;tL3wms6bUIgIYZ+hgjKEJpPS5yUZ9D3bEEfvzzqDIUpXSO3wEuGmlv0k+ZAGK44LJTY0Lyk/bk5G&#10;wZqG+3R1+/61h9Vt8L44Gjdq+0p13tqvTxCB2vAMP9pLrWCcwv1L/AFy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P6aTEAAAA2wAAAA8AAAAAAAAAAAAAAAAAmAIAAGRycy9k&#10;b3ducmV2LnhtbFBLBQYAAAAABAAEAPUAAACJAwAAAAA=&#10;" path="m1119,r,1039l560,1598,,1039,,,560,559,1119,xe" filled="f" strokecolor="#4f81bc" strokeweight="2pt">
                    <v:path arrowok="t" o:connecttype="custom" o:connectlocs="1119,4642;1119,5681;560,6240;0,5681;0,4642;560,5201;1119,4642" o:connectangles="0,0,0,0,0,0,0"/>
                  </v:shape>
                </v:group>
                <v:group id="Group 65" o:spid="_x0000_s1062" style="position:absolute;left:1727;top:5449;width:86;height:2" coordorigin="1727,5449" coordsize="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66" o:spid="_x0000_s1063" style="position:absolute;left:1727;top:5449;width:86;height:2;visibility:visible;mso-wrap-style:square;v-text-anchor:top" coordsize="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4+icQA&#10;AADbAAAADwAAAGRycy9kb3ducmV2LnhtbESPwW7CMBBE75X4B2uRuBUHqCikMQhVRe2hHJrwAUu8&#10;JCnxOrIdCH9fV6rU42hm3miy7WBacSXnG8sKZtMEBHFpdcOVgmOxf1yB8AFZY2uZFNzJw3Yzesgw&#10;1fbGX3TNQyUihH2KCuoQulRKX9Zk0E9tRxy9s3UGQ5SuktrhLcJNK+dJspQGG44LNXb0WlN5yXuj&#10;AD/f+ek5Xx6q/vvumrfifFoUUqnJeNi9gAg0hP/wX/tDK1gv4PdL/AF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+PonEAAAA2wAAAA8AAAAAAAAAAAAAAAAAmAIAAGRycy9k&#10;b3ducmV2LnhtbFBLBQYAAAAABAAEAPUAAACJAwAAAAA=&#10;" path="m,l86,e" filled="f" strokecolor="white" strokeweight=".46pt">
                    <v:path arrowok="t" o:connecttype="custom" o:connectlocs="0,0;86,0" o:connectangles="0,0"/>
                  </v:shape>
                </v:group>
                <v:group id="Group 67" o:spid="_x0000_s1064" style="position:absolute;left:1931;top:5449;width:84;height:2" coordorigin="1931,5449" coordsize="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68" o:spid="_x0000_s1065" style="position:absolute;left:1931;top:5449;width:84;height:2;visibility:visible;mso-wrap-style:square;v-text-anchor:top" coordsize="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UnFsQA&#10;AADbAAAADwAAAGRycy9kb3ducmV2LnhtbESPQWvCQBSE70L/w/IKXkQ3Laht6ipFEKx4MRb0+Mg+&#10;k2D2bdjdJvHfdwXB4zAz3zCLVW9q0ZLzlWUFb5MEBHFudcWFgt/jZvwBwgdkjbVlUnAjD6vly2CB&#10;qbYdH6jNQiEihH2KCsoQmlRKn5dk0E9sQxy9i3UGQ5SukNphF+Gmlu9JMpMGK44LJTa0Lim/Zn9G&#10;weZnOzp05/3Fdu1+vTtf2c2nJ6WGr/33F4hAfXiGH+2tVvA5hfuX+AP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1JxbEAAAA2wAAAA8AAAAAAAAAAAAAAAAAmAIAAGRycy9k&#10;b3ducmV2LnhtbFBLBQYAAAAABAAEAPUAAACJAwAAAAA=&#10;" path="m,l84,e" filled="f" strokecolor="white" strokeweight=".46pt">
                    <v:path arrowok="t" o:connecttype="custom" o:connectlocs="0,0;84,0" o:connectangles="0,0"/>
                  </v:shape>
                </v:group>
                <v:group id="Group 69" o:spid="_x0000_s1066" style="position:absolute;left:2536;top:4642;width:8766;height:1039" coordorigin="2536,4642" coordsize="8766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70" o:spid="_x0000_s1067" style="position:absolute;left:2536;top:4642;width:8766;height:1039;visibility:visible;mso-wrap-style:square;v-text-anchor:top" coordsize="8766,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YRMsIA&#10;AADbAAAADwAAAGRycy9kb3ducmV2LnhtbESPT2vCQBTE7wW/w/KE3uquSqtGV7GK0EsP/rs/ss8k&#10;mH0bsq8m/fbdQqHHYWZ+w6w2va/Vg9pYBbYwHhlQxHlwFRcWLufDyxxUFGSHdWCy8E0RNuvB0woz&#10;Fzo+0uMkhUoQjhlaKEWaTOuYl+QxjkJDnLxbaD1Kkm2hXYtdgvtaT4x50x4rTgslNrQrKb+fvryF&#10;pn7f743pDq9ynX7m/T1ItQ3WPg/77RKUUC//4b/2h7OwmMHvl/QD9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VhEywgAAANsAAAAPAAAAAAAAAAAAAAAAAJgCAABkcnMvZG93&#10;bnJldi54bWxQSwUGAAAAAAQABAD1AAAAhwMAAAAA&#10;" path="m8593,l,,,1039r8599,l8664,1023r53,-37l8753,932r13,-66l8766,167r-15,-65l8713,48,8659,13,8593,e" stroked="f">
                    <v:path arrowok="t" o:connecttype="custom" o:connectlocs="8593,4642;0,4642;0,5681;8599,5681;8664,5665;8717,5628;8753,5574;8766,5508;8766,4809;8751,4744;8713,4690;8659,4655;8593,4642" o:connectangles="0,0,0,0,0,0,0,0,0,0,0,0,0"/>
                  </v:shape>
                </v:group>
                <v:group id="Group 71" o:spid="_x0000_s1068" style="position:absolute;left:2536;top:4642;width:8766;height:1039" coordorigin="2536,4642" coordsize="8766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72" o:spid="_x0000_s1069" style="position:absolute;left:2536;top:4642;width:8766;height:1039;visibility:visible;mso-wrap-style:square;v-text-anchor:top" coordsize="8766,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Mb+8QA&#10;AADbAAAADwAAAGRycy9kb3ducmV2LnhtbESPQWvCQBSE7wX/w/IEb3WjgpjoKkEUPXho0xZ6fGSf&#10;2bTZtyG7avz3bqHgcZiZb5jVpreNuFLna8cKJuMEBHHpdM2Vgs+P/esChA/IGhvHpOBOHjbrwcsK&#10;M+1u/E7XIlQiQthnqMCE0GZS+tKQRT92LXH0zq6zGKLsKqk7vEW4beQ0SebSYs1xwWBLW0Plb3Gx&#10;CqZ5U7dfpkzf7sX3ZZf/HOanxUyp0bDPlyAC9eEZ/m8ftYI0hb8v8QfI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DG/vEAAAA2wAAAA8AAAAAAAAAAAAAAAAAmAIAAGRycy9k&#10;b3ducmV2LnhtbFBLBQYAAAAABAAEAPUAAACJAwAAAAA=&#10;" path="m8766,173r,693l8764,889r-21,62l8701,1001r-58,30l,1039,,,8593,r23,1l8679,22r49,42l8759,122r7,51xe" filled="f" strokecolor="#4f81bc" strokeweight="2pt">
                    <v:path arrowok="t" o:connecttype="custom" o:connectlocs="8766,4815;8766,5508;8764,5531;8743,5593;8701,5643;8643,5673;0,5681;0,4642;8593,4642;8616,4643;8679,4664;8728,4706;8759,4764;8766,4815" o:connectangles="0,0,0,0,0,0,0,0,0,0,0,0,0,0"/>
                  </v:shape>
                </v:group>
                <w10:wrap anchorx="page"/>
              </v:group>
            </w:pict>
          </mc:Fallback>
        </mc:AlternateContent>
      </w:r>
    </w:p>
    <w:p w14:paraId="1684CAC2" w14:textId="77777777" w:rsidR="00ED1D2C" w:rsidRPr="00F3190C" w:rsidRDefault="00ED1D2C" w:rsidP="00ED1D2C">
      <w:pPr>
        <w:spacing w:before="18" w:line="220" w:lineRule="exact"/>
      </w:pPr>
    </w:p>
    <w:p w14:paraId="7F633177" w14:textId="77777777" w:rsidR="00ED1D2C" w:rsidRPr="00F3190C" w:rsidRDefault="00ED1D2C" w:rsidP="00ED1D2C">
      <w:pPr>
        <w:sectPr w:rsidR="00ED1D2C" w:rsidRPr="00F3190C" w:rsidSect="00B12D8F">
          <w:headerReference w:type="default" r:id="rId37"/>
          <w:footerReference w:type="default" r:id="rId38"/>
          <w:pgSz w:w="11920" w:h="16840"/>
          <w:pgMar w:top="1616" w:right="1418" w:bottom="1134" w:left="1418" w:header="720" w:footer="720" w:gutter="0"/>
          <w:cols w:space="720"/>
        </w:sectPr>
      </w:pPr>
    </w:p>
    <w:p w14:paraId="1B6D9CE4" w14:textId="77777777" w:rsidR="00ED1D2C" w:rsidRPr="00F3190C" w:rsidRDefault="00ED1D2C" w:rsidP="00ED1D2C">
      <w:pPr>
        <w:spacing w:before="14" w:line="260" w:lineRule="exact"/>
        <w:rPr>
          <w:sz w:val="26"/>
          <w:szCs w:val="26"/>
        </w:rPr>
      </w:pPr>
    </w:p>
    <w:p w14:paraId="572897A4" w14:textId="77777777" w:rsidR="00ED1D2C" w:rsidRPr="00BB33DC" w:rsidRDefault="00ED1D2C" w:rsidP="00ED1D2C">
      <w:pPr>
        <w:spacing w:line="150" w:lineRule="atLeast"/>
        <w:ind w:left="886" w:right="-38" w:hanging="26"/>
        <w:rPr>
          <w:rFonts w:ascii="Calibri" w:eastAsia="Calibri" w:hAnsi="Calibri" w:cs="Calibri"/>
          <w:sz w:val="10"/>
          <w:szCs w:val="10"/>
        </w:rPr>
      </w:pPr>
      <w:r w:rsidRPr="00BB33DC">
        <w:rPr>
          <w:rFonts w:ascii="Calibri" w:eastAsia="Calibri" w:hAnsi="Calibri" w:cs="Calibri"/>
          <w:color w:val="FFFFFF"/>
          <w:spacing w:val="-1"/>
          <w:sz w:val="10"/>
          <w:szCs w:val="10"/>
        </w:rPr>
        <w:t>3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x</w:t>
      </w:r>
      <w:r w:rsidRPr="00BB33D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3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+6x</w:t>
      </w:r>
      <w:r w:rsidRPr="00BB33D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2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-</w:t>
      </w:r>
      <w:r w:rsidRPr="00BB33DC">
        <w:rPr>
          <w:rFonts w:ascii="Calibri" w:eastAsia="Calibri" w:hAnsi="Calibri" w:cs="Calibri"/>
          <w:color w:val="FFFFFF"/>
          <w:spacing w:val="-1"/>
          <w:sz w:val="10"/>
          <w:szCs w:val="10"/>
        </w:rPr>
        <w:t>3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x+9=0 x</w:t>
      </w:r>
      <w:r w:rsidRPr="00BB33D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3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+2x</w:t>
      </w:r>
      <w:r w:rsidRPr="00BB33D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2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-</w:t>
      </w:r>
      <w:r w:rsidRPr="00BB33DC">
        <w:rPr>
          <w:rFonts w:ascii="Calibri" w:eastAsia="Calibri" w:hAnsi="Calibri" w:cs="Calibri"/>
          <w:color w:val="FFFFFF"/>
          <w:spacing w:val="-1"/>
          <w:sz w:val="10"/>
          <w:szCs w:val="10"/>
        </w:rPr>
        <w:t>1</w:t>
      </w:r>
      <w:r w:rsidRPr="00BB33DC">
        <w:rPr>
          <w:rFonts w:ascii="Calibri" w:eastAsia="Calibri" w:hAnsi="Calibri" w:cs="Calibri"/>
          <w:color w:val="FFFFFF"/>
          <w:sz w:val="10"/>
          <w:szCs w:val="10"/>
        </w:rPr>
        <w:t>x+3=0</w:t>
      </w:r>
    </w:p>
    <w:p w14:paraId="4B4E4CFD" w14:textId="77777777" w:rsidR="00ED1D2C" w:rsidRPr="00F3190C" w:rsidRDefault="00ED1D2C" w:rsidP="00ED1D2C">
      <w:pPr>
        <w:spacing w:before="16"/>
        <w:ind w:right="-20"/>
        <w:rPr>
          <w:rFonts w:ascii="Calibri" w:eastAsia="Calibri" w:hAnsi="Calibri" w:cs="Calibri"/>
        </w:rPr>
      </w:pPr>
      <w:r w:rsidRPr="00F3190C">
        <w:br w:type="column"/>
      </w:r>
      <w:r w:rsidRPr="00F3190C">
        <w:rPr>
          <w:rFonts w:ascii="Calibri" w:eastAsia="Calibri" w:hAnsi="Calibri" w:cs="Calibri"/>
        </w:rPr>
        <w:lastRenderedPageBreak/>
        <w:t>•</w:t>
      </w:r>
      <w:r w:rsidRPr="00F3190C">
        <w:rPr>
          <w:rFonts w:ascii="Calibri" w:eastAsia="Calibri" w:hAnsi="Calibri" w:cs="Calibri"/>
          <w:spacing w:val="1"/>
        </w:rPr>
        <w:t>D</w:t>
      </w:r>
      <w:r w:rsidRPr="00F3190C">
        <w:rPr>
          <w:rFonts w:ascii="Calibri" w:eastAsia="Calibri" w:hAnsi="Calibri" w:cs="Calibri"/>
          <w:spacing w:val="-1"/>
        </w:rPr>
        <w:t>u</w:t>
      </w:r>
      <w:r w:rsidRPr="00F3190C">
        <w:rPr>
          <w:rFonts w:ascii="Calibri" w:eastAsia="Calibri" w:hAnsi="Calibri" w:cs="Calibri"/>
        </w:rPr>
        <w:t>rch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en höchsten</w:t>
      </w:r>
      <w:r w:rsidRPr="00F3190C">
        <w:rPr>
          <w:rFonts w:ascii="Calibri" w:eastAsia="Calibri" w:hAnsi="Calibri" w:cs="Calibri"/>
          <w:spacing w:val="-5"/>
        </w:rPr>
        <w:t xml:space="preserve"> </w:t>
      </w:r>
      <w:r w:rsidRPr="00F3190C">
        <w:rPr>
          <w:rFonts w:ascii="Calibri" w:eastAsia="Calibri" w:hAnsi="Calibri" w:cs="Calibri"/>
        </w:rPr>
        <w:t>K</w:t>
      </w:r>
      <w:r w:rsidRPr="00F3190C">
        <w:rPr>
          <w:rFonts w:ascii="Calibri" w:eastAsia="Calibri" w:hAnsi="Calibri" w:cs="Calibri"/>
          <w:spacing w:val="1"/>
        </w:rPr>
        <w:t>o</w:t>
      </w:r>
      <w:r w:rsidRPr="00F3190C">
        <w:rPr>
          <w:rFonts w:ascii="Calibri" w:eastAsia="Calibri" w:hAnsi="Calibri" w:cs="Calibri"/>
        </w:rPr>
        <w:t>effi</w:t>
      </w:r>
      <w:r w:rsidRPr="00F3190C">
        <w:rPr>
          <w:rFonts w:ascii="Calibri" w:eastAsia="Calibri" w:hAnsi="Calibri" w:cs="Calibri"/>
          <w:spacing w:val="-1"/>
        </w:rPr>
        <w:t>z</w:t>
      </w:r>
      <w:r w:rsidRPr="00F3190C">
        <w:rPr>
          <w:rFonts w:ascii="Calibri" w:eastAsia="Calibri" w:hAnsi="Calibri" w:cs="Calibri"/>
        </w:rPr>
        <w:t>ie</w:t>
      </w:r>
      <w:r w:rsidRPr="00F3190C">
        <w:rPr>
          <w:rFonts w:ascii="Calibri" w:eastAsia="Calibri" w:hAnsi="Calibri" w:cs="Calibri"/>
          <w:spacing w:val="-1"/>
        </w:rPr>
        <w:t>n</w:t>
      </w:r>
      <w:r w:rsidRPr="00F3190C">
        <w:rPr>
          <w:rFonts w:ascii="Calibri" w:eastAsia="Calibri" w:hAnsi="Calibri" w:cs="Calibri"/>
        </w:rPr>
        <w:t>t</w:t>
      </w:r>
      <w:r w:rsidRPr="00F3190C">
        <w:rPr>
          <w:rFonts w:ascii="Calibri" w:eastAsia="Calibri" w:hAnsi="Calibri" w:cs="Calibri"/>
          <w:spacing w:val="1"/>
        </w:rPr>
        <w:t>e</w:t>
      </w:r>
      <w:r w:rsidRPr="00F3190C">
        <w:rPr>
          <w:rFonts w:ascii="Calibri" w:eastAsia="Calibri" w:hAnsi="Calibri" w:cs="Calibri"/>
        </w:rPr>
        <w:t>n</w:t>
      </w:r>
      <w:r w:rsidRPr="00F3190C">
        <w:rPr>
          <w:rFonts w:ascii="Calibri" w:eastAsia="Calibri" w:hAnsi="Calibri" w:cs="Calibri"/>
          <w:spacing w:val="-5"/>
        </w:rPr>
        <w:t xml:space="preserve"> </w:t>
      </w:r>
      <w:r w:rsidRPr="00F3190C">
        <w:rPr>
          <w:rFonts w:ascii="Calibri" w:eastAsia="Calibri" w:hAnsi="Calibri" w:cs="Calibri"/>
        </w:rPr>
        <w:t>wird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get</w:t>
      </w:r>
      <w:r w:rsidRPr="00F3190C">
        <w:rPr>
          <w:rFonts w:ascii="Calibri" w:eastAsia="Calibri" w:hAnsi="Calibri" w:cs="Calibri"/>
          <w:spacing w:val="1"/>
        </w:rPr>
        <w:t>e</w:t>
      </w:r>
      <w:r w:rsidRPr="00F3190C">
        <w:rPr>
          <w:rFonts w:ascii="Calibri" w:eastAsia="Calibri" w:hAnsi="Calibri" w:cs="Calibri"/>
        </w:rPr>
        <w:t>ilt,</w:t>
      </w:r>
      <w:r w:rsidRPr="00F3190C">
        <w:rPr>
          <w:rFonts w:ascii="Calibri" w:eastAsia="Calibri" w:hAnsi="Calibri" w:cs="Calibri"/>
          <w:spacing w:val="-4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a</w:t>
      </w:r>
      <w:r w:rsidRPr="00F3190C">
        <w:rPr>
          <w:rFonts w:ascii="Calibri" w:eastAsia="Calibri" w:hAnsi="Calibri" w:cs="Calibri"/>
          <w:spacing w:val="-1"/>
        </w:rPr>
        <w:t>du</w:t>
      </w:r>
      <w:r w:rsidRPr="00F3190C">
        <w:rPr>
          <w:rFonts w:ascii="Calibri" w:eastAsia="Calibri" w:hAnsi="Calibri" w:cs="Calibri"/>
        </w:rPr>
        <w:t>rch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än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ert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sich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die</w:t>
      </w:r>
      <w:r w:rsidRPr="00F3190C">
        <w:rPr>
          <w:rFonts w:ascii="Calibri" w:eastAsia="Calibri" w:hAnsi="Calibri" w:cs="Calibri"/>
          <w:spacing w:val="-2"/>
        </w:rPr>
        <w:t xml:space="preserve"> </w:t>
      </w:r>
      <w:r w:rsidRPr="00F3190C">
        <w:rPr>
          <w:rFonts w:ascii="Calibri" w:eastAsia="Calibri" w:hAnsi="Calibri" w:cs="Calibri"/>
          <w:spacing w:val="1"/>
        </w:rPr>
        <w:t>Lö</w:t>
      </w:r>
      <w:r w:rsidRPr="00F3190C">
        <w:rPr>
          <w:rFonts w:ascii="Calibri" w:eastAsia="Calibri" w:hAnsi="Calibri" w:cs="Calibri"/>
        </w:rPr>
        <w:t>su</w:t>
      </w:r>
      <w:r w:rsidRPr="00F3190C">
        <w:rPr>
          <w:rFonts w:ascii="Calibri" w:eastAsia="Calibri" w:hAnsi="Calibri" w:cs="Calibri"/>
          <w:spacing w:val="-2"/>
        </w:rPr>
        <w:t>n</w:t>
      </w:r>
      <w:r w:rsidRPr="00F3190C">
        <w:rPr>
          <w:rFonts w:ascii="Calibri" w:eastAsia="Calibri" w:hAnsi="Calibri" w:cs="Calibri"/>
          <w:spacing w:val="-1"/>
        </w:rPr>
        <w:t>g</w:t>
      </w:r>
      <w:r w:rsidRPr="00F3190C">
        <w:rPr>
          <w:rFonts w:ascii="Calibri" w:eastAsia="Calibri" w:hAnsi="Calibri" w:cs="Calibri"/>
        </w:rPr>
        <w:t>s</w:t>
      </w:r>
      <w:r w:rsidRPr="00F3190C">
        <w:rPr>
          <w:rFonts w:ascii="Calibri" w:eastAsia="Calibri" w:hAnsi="Calibri" w:cs="Calibri"/>
          <w:spacing w:val="1"/>
        </w:rPr>
        <w:t>m</w:t>
      </w:r>
      <w:r w:rsidRPr="00F3190C">
        <w:rPr>
          <w:rFonts w:ascii="Calibri" w:eastAsia="Calibri" w:hAnsi="Calibri" w:cs="Calibri"/>
        </w:rPr>
        <w:t>en</w:t>
      </w:r>
      <w:r w:rsidRPr="00F3190C">
        <w:rPr>
          <w:rFonts w:ascii="Calibri" w:eastAsia="Calibri" w:hAnsi="Calibri" w:cs="Calibri"/>
          <w:spacing w:val="-1"/>
        </w:rPr>
        <w:t>g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n</w:t>
      </w:r>
      <w:r w:rsidRPr="00F3190C">
        <w:rPr>
          <w:rFonts w:ascii="Calibri" w:eastAsia="Calibri" w:hAnsi="Calibri" w:cs="Calibri"/>
        </w:rPr>
        <w:t>ic</w:t>
      </w:r>
      <w:r w:rsidRPr="00F3190C">
        <w:rPr>
          <w:rFonts w:ascii="Calibri" w:eastAsia="Calibri" w:hAnsi="Calibri" w:cs="Calibri"/>
          <w:spacing w:val="-1"/>
        </w:rPr>
        <w:t>h</w:t>
      </w:r>
      <w:r w:rsidRPr="00F3190C">
        <w:rPr>
          <w:rFonts w:ascii="Calibri" w:eastAsia="Calibri" w:hAnsi="Calibri" w:cs="Calibri"/>
        </w:rPr>
        <w:t>t.</w:t>
      </w:r>
    </w:p>
    <w:p w14:paraId="15EC5AA8" w14:textId="77777777" w:rsidR="00ED1D2C" w:rsidRPr="00F3190C" w:rsidRDefault="00ED1D2C" w:rsidP="00ED1D2C">
      <w:pPr>
        <w:sectPr w:rsidR="00ED1D2C" w:rsidRPr="00F3190C">
          <w:type w:val="continuous"/>
          <w:pgSz w:w="11920" w:h="16840"/>
          <w:pgMar w:top="1080" w:right="780" w:bottom="280" w:left="800" w:header="720" w:footer="720" w:gutter="0"/>
          <w:cols w:num="2" w:space="720" w:equalWidth="0">
            <w:col w:w="1492" w:space="368"/>
            <w:col w:w="8480"/>
          </w:cols>
        </w:sectPr>
      </w:pPr>
    </w:p>
    <w:p w14:paraId="275EA338" w14:textId="77777777" w:rsidR="00ED1D2C" w:rsidRPr="00F3190C" w:rsidRDefault="00ED1D2C" w:rsidP="00ED1D2C">
      <w:pPr>
        <w:spacing w:before="5" w:line="100" w:lineRule="exact"/>
        <w:rPr>
          <w:sz w:val="10"/>
          <w:szCs w:val="10"/>
        </w:rPr>
      </w:pPr>
    </w:p>
    <w:p w14:paraId="74A85A0E" w14:textId="3AB0B990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7993CC8F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361B855B" w14:textId="77777777" w:rsidR="00ED1D2C" w:rsidRPr="00F3190C" w:rsidRDefault="00ED1D2C" w:rsidP="00ED1D2C">
      <w:pPr>
        <w:sectPr w:rsidR="00ED1D2C" w:rsidRPr="00F3190C">
          <w:type w:val="continuous"/>
          <w:pgSz w:w="11920" w:h="16840"/>
          <w:pgMar w:top="1080" w:right="780" w:bottom="280" w:left="800" w:header="720" w:footer="720" w:gutter="0"/>
          <w:cols w:space="720"/>
        </w:sectPr>
      </w:pPr>
    </w:p>
    <w:p w14:paraId="58D7D431" w14:textId="77777777" w:rsidR="00ED1D2C" w:rsidRPr="00F3190C" w:rsidRDefault="00ED1D2C" w:rsidP="00ED1D2C">
      <w:pPr>
        <w:spacing w:before="6" w:line="150" w:lineRule="exact"/>
        <w:rPr>
          <w:sz w:val="15"/>
          <w:szCs w:val="15"/>
        </w:rPr>
      </w:pPr>
    </w:p>
    <w:p w14:paraId="6AF4375C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35FCC347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3CDC4233" w14:textId="77777777" w:rsidR="00ED1D2C" w:rsidRPr="00F3190C" w:rsidRDefault="00ED1D2C" w:rsidP="00ED1D2C">
      <w:pPr>
        <w:spacing w:line="150" w:lineRule="atLeast"/>
        <w:ind w:left="1013" w:right="-38" w:hanging="84"/>
        <w:rPr>
          <w:rFonts w:ascii="Calibri" w:eastAsia="Calibri" w:hAnsi="Calibri" w:cs="Calibri"/>
          <w:sz w:val="10"/>
          <w:szCs w:val="10"/>
        </w:rPr>
      </w:pPr>
      <w:r w:rsidRPr="00F3190C">
        <w:rPr>
          <w:rFonts w:ascii="Calibri" w:eastAsia="Calibri" w:hAnsi="Calibri" w:cs="Calibri"/>
          <w:color w:val="FFFFFF"/>
          <w:sz w:val="10"/>
          <w:szCs w:val="10"/>
        </w:rPr>
        <w:t>x</w:t>
      </w:r>
      <w:r w:rsidRPr="00F3190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3</w:t>
      </w:r>
      <w:r w:rsidRPr="00F3190C">
        <w:rPr>
          <w:rFonts w:ascii="Calibri" w:eastAsia="Calibri" w:hAnsi="Calibri" w:cs="Calibri"/>
          <w:color w:val="FFFFFF"/>
          <w:sz w:val="10"/>
          <w:szCs w:val="10"/>
        </w:rPr>
        <w:t>+</w:t>
      </w:r>
      <w:proofErr w:type="spellStart"/>
      <w:r w:rsidRPr="00F3190C">
        <w:rPr>
          <w:rFonts w:ascii="Calibri" w:eastAsia="Calibri" w:hAnsi="Calibri" w:cs="Calibri"/>
          <w:color w:val="FFFFFF"/>
          <w:sz w:val="10"/>
          <w:szCs w:val="10"/>
        </w:rPr>
        <w:t>a</w:t>
      </w:r>
      <w:r w:rsidRPr="00F3190C">
        <w:rPr>
          <w:rFonts w:ascii="Calibri" w:eastAsia="Calibri" w:hAnsi="Calibri" w:cs="Calibri"/>
          <w:color w:val="FFFFFF"/>
          <w:spacing w:val="-1"/>
          <w:sz w:val="10"/>
          <w:szCs w:val="10"/>
        </w:rPr>
        <w:t>x</w:t>
      </w:r>
      <w:proofErr w:type="spellEnd"/>
      <w:r w:rsidRPr="00F3190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2</w:t>
      </w:r>
      <w:r w:rsidRPr="00F3190C">
        <w:rPr>
          <w:rFonts w:ascii="Calibri" w:eastAsia="Calibri" w:hAnsi="Calibri" w:cs="Calibri"/>
          <w:color w:val="FFFFFF"/>
          <w:sz w:val="10"/>
          <w:szCs w:val="10"/>
        </w:rPr>
        <w:t>+</w:t>
      </w:r>
      <w:proofErr w:type="spellStart"/>
      <w:r w:rsidRPr="00F3190C">
        <w:rPr>
          <w:rFonts w:ascii="Calibri" w:eastAsia="Calibri" w:hAnsi="Calibri" w:cs="Calibri"/>
          <w:color w:val="FFFFFF"/>
          <w:sz w:val="10"/>
          <w:szCs w:val="10"/>
        </w:rPr>
        <w:t>bx+c</w:t>
      </w:r>
      <w:proofErr w:type="spellEnd"/>
      <w:r w:rsidRPr="00F3190C">
        <w:rPr>
          <w:rFonts w:ascii="Calibri" w:eastAsia="Calibri" w:hAnsi="Calibri" w:cs="Calibri"/>
          <w:color w:val="FFFFFF"/>
          <w:sz w:val="10"/>
          <w:szCs w:val="10"/>
        </w:rPr>
        <w:t xml:space="preserve"> x</w:t>
      </w:r>
      <w:r w:rsidRPr="00F3190C">
        <w:rPr>
          <w:rFonts w:ascii="Calibri" w:eastAsia="Calibri" w:hAnsi="Calibri" w:cs="Calibri"/>
          <w:color w:val="FFFFFF"/>
          <w:w w:val="111"/>
          <w:position w:val="3"/>
          <w:sz w:val="6"/>
          <w:szCs w:val="6"/>
        </w:rPr>
        <w:t>3</w:t>
      </w:r>
      <w:r w:rsidRPr="00F3190C">
        <w:rPr>
          <w:rFonts w:ascii="Calibri" w:eastAsia="Calibri" w:hAnsi="Calibri" w:cs="Calibri"/>
          <w:color w:val="FFFFFF"/>
          <w:sz w:val="10"/>
          <w:szCs w:val="10"/>
        </w:rPr>
        <w:t>+</w:t>
      </w:r>
      <w:proofErr w:type="spellStart"/>
      <w:r w:rsidRPr="00F3190C">
        <w:rPr>
          <w:rFonts w:ascii="Calibri" w:eastAsia="Calibri" w:hAnsi="Calibri" w:cs="Calibri"/>
          <w:color w:val="FFFFFF"/>
          <w:sz w:val="10"/>
          <w:szCs w:val="10"/>
        </w:rPr>
        <w:t>px+q</w:t>
      </w:r>
      <w:proofErr w:type="spellEnd"/>
    </w:p>
    <w:p w14:paraId="68E47C56" w14:textId="77777777" w:rsidR="00ED1D2C" w:rsidRPr="00F3190C" w:rsidRDefault="00ED1D2C" w:rsidP="00ED1D2C">
      <w:pPr>
        <w:spacing w:before="16"/>
        <w:ind w:right="-20"/>
        <w:rPr>
          <w:rFonts w:ascii="Calibri" w:eastAsia="Calibri" w:hAnsi="Calibri" w:cs="Calibri"/>
        </w:rPr>
      </w:pPr>
      <w:r w:rsidRPr="00F3190C">
        <w:br w:type="column"/>
      </w:r>
      <w:r w:rsidRPr="00F3190C">
        <w:rPr>
          <w:rFonts w:ascii="Calibri" w:eastAsia="Calibri" w:hAnsi="Calibri" w:cs="Calibri"/>
        </w:rPr>
        <w:lastRenderedPageBreak/>
        <w:t>•</w:t>
      </w:r>
      <w:r w:rsidRPr="00F3190C">
        <w:rPr>
          <w:rFonts w:ascii="Calibri" w:eastAsia="Calibri" w:hAnsi="Calibri" w:cs="Calibri"/>
          <w:spacing w:val="1"/>
        </w:rPr>
        <w:t>D</w:t>
      </w:r>
      <w:r w:rsidRPr="00F3190C">
        <w:rPr>
          <w:rFonts w:ascii="Calibri" w:eastAsia="Calibri" w:hAnsi="Calibri" w:cs="Calibri"/>
          <w:spacing w:val="-1"/>
        </w:rPr>
        <w:t>u</w:t>
      </w:r>
      <w:r w:rsidRPr="00F3190C">
        <w:rPr>
          <w:rFonts w:ascii="Calibri" w:eastAsia="Calibri" w:hAnsi="Calibri" w:cs="Calibri"/>
        </w:rPr>
        <w:t>rch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</w:rPr>
        <w:t>Versch</w:t>
      </w:r>
      <w:r w:rsidRPr="00F3190C">
        <w:rPr>
          <w:rFonts w:ascii="Calibri" w:eastAsia="Calibri" w:hAnsi="Calibri" w:cs="Calibri"/>
          <w:spacing w:val="-1"/>
        </w:rPr>
        <w:t>i</w:t>
      </w:r>
      <w:r w:rsidRPr="00F3190C">
        <w:rPr>
          <w:rFonts w:ascii="Calibri" w:eastAsia="Calibri" w:hAnsi="Calibri" w:cs="Calibri"/>
        </w:rPr>
        <w:t>eb</w:t>
      </w:r>
      <w:r w:rsidRPr="00F3190C">
        <w:rPr>
          <w:rFonts w:ascii="Calibri" w:eastAsia="Calibri" w:hAnsi="Calibri" w:cs="Calibri"/>
          <w:spacing w:val="-1"/>
        </w:rPr>
        <w:t>un</w:t>
      </w:r>
      <w:r w:rsidRPr="00F3190C">
        <w:rPr>
          <w:rFonts w:ascii="Calibri" w:eastAsia="Calibri" w:hAnsi="Calibri" w:cs="Calibri"/>
        </w:rPr>
        <w:t>g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des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W</w:t>
      </w:r>
      <w:r w:rsidRPr="00F3190C">
        <w:rPr>
          <w:rFonts w:ascii="Calibri" w:eastAsia="Calibri" w:hAnsi="Calibri" w:cs="Calibri"/>
          <w:spacing w:val="1"/>
        </w:rPr>
        <w:t>e</w:t>
      </w:r>
      <w:r w:rsidRPr="00F3190C">
        <w:rPr>
          <w:rFonts w:ascii="Calibri" w:eastAsia="Calibri" w:hAnsi="Calibri" w:cs="Calibri"/>
          <w:spacing w:val="-1"/>
        </w:rPr>
        <w:t>nd</w:t>
      </w:r>
      <w:r w:rsidRPr="00F3190C">
        <w:rPr>
          <w:rFonts w:ascii="Calibri" w:eastAsia="Calibri" w:hAnsi="Calibri" w:cs="Calibri"/>
        </w:rPr>
        <w:t>ep</w:t>
      </w:r>
      <w:r w:rsidRPr="00F3190C">
        <w:rPr>
          <w:rFonts w:ascii="Calibri" w:eastAsia="Calibri" w:hAnsi="Calibri" w:cs="Calibri"/>
          <w:spacing w:val="-1"/>
        </w:rPr>
        <w:t>un</w:t>
      </w:r>
      <w:r w:rsidRPr="00F3190C">
        <w:rPr>
          <w:rFonts w:ascii="Calibri" w:eastAsia="Calibri" w:hAnsi="Calibri" w:cs="Calibri"/>
        </w:rPr>
        <w:t>k</w:t>
      </w:r>
      <w:r w:rsidRPr="00F3190C">
        <w:rPr>
          <w:rFonts w:ascii="Calibri" w:eastAsia="Calibri" w:hAnsi="Calibri" w:cs="Calibri"/>
          <w:spacing w:val="1"/>
        </w:rPr>
        <w:t>t</w:t>
      </w:r>
      <w:r w:rsidRPr="00F3190C">
        <w:rPr>
          <w:rFonts w:ascii="Calibri" w:eastAsia="Calibri" w:hAnsi="Calibri" w:cs="Calibri"/>
        </w:rPr>
        <w:t>es</w:t>
      </w:r>
      <w:r w:rsidRPr="00F3190C">
        <w:rPr>
          <w:rFonts w:ascii="Calibri" w:eastAsia="Calibri" w:hAnsi="Calibri" w:cs="Calibri"/>
          <w:spacing w:val="-4"/>
        </w:rPr>
        <w:t xml:space="preserve"> </w:t>
      </w:r>
      <w:r w:rsidRPr="00F3190C">
        <w:rPr>
          <w:rFonts w:ascii="Calibri" w:eastAsia="Calibri" w:hAnsi="Calibri" w:cs="Calibri"/>
        </w:rPr>
        <w:t>a</w:t>
      </w:r>
      <w:r w:rsidRPr="00F3190C">
        <w:rPr>
          <w:rFonts w:ascii="Calibri" w:eastAsia="Calibri" w:hAnsi="Calibri" w:cs="Calibri"/>
          <w:spacing w:val="-1"/>
        </w:rPr>
        <w:t>u</w:t>
      </w:r>
      <w:r w:rsidRPr="00F3190C">
        <w:rPr>
          <w:rFonts w:ascii="Calibri" w:eastAsia="Calibri" w:hAnsi="Calibri" w:cs="Calibri"/>
        </w:rPr>
        <w:t>f d</w:t>
      </w:r>
      <w:r w:rsidRPr="00F3190C">
        <w:rPr>
          <w:rFonts w:ascii="Calibri" w:eastAsia="Calibri" w:hAnsi="Calibri" w:cs="Calibri"/>
          <w:spacing w:val="-1"/>
        </w:rPr>
        <w:t>i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  <w:spacing w:val="3"/>
        </w:rPr>
        <w:t>y</w:t>
      </w:r>
      <w:r w:rsidRPr="00F3190C">
        <w:rPr>
          <w:rFonts w:ascii="Calibri" w:eastAsia="Calibri" w:hAnsi="Calibri" w:cs="Calibri"/>
        </w:rPr>
        <w:t>-Ac</w:t>
      </w:r>
      <w:r w:rsidRPr="00F3190C">
        <w:rPr>
          <w:rFonts w:ascii="Calibri" w:eastAsia="Calibri" w:hAnsi="Calibri" w:cs="Calibri"/>
          <w:spacing w:val="-1"/>
        </w:rPr>
        <w:t>h</w:t>
      </w:r>
      <w:r w:rsidRPr="00F3190C">
        <w:rPr>
          <w:rFonts w:ascii="Calibri" w:eastAsia="Calibri" w:hAnsi="Calibri" w:cs="Calibri"/>
        </w:rPr>
        <w:t>se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  <w:spacing w:val="1"/>
        </w:rPr>
        <w:t>v</w:t>
      </w:r>
      <w:r w:rsidRPr="00F3190C">
        <w:rPr>
          <w:rFonts w:ascii="Calibri" w:eastAsia="Calibri" w:hAnsi="Calibri" w:cs="Calibri"/>
        </w:rPr>
        <w:t>ereinf</w:t>
      </w:r>
      <w:r w:rsidRPr="00F3190C">
        <w:rPr>
          <w:rFonts w:ascii="Calibri" w:eastAsia="Calibri" w:hAnsi="Calibri" w:cs="Calibri"/>
          <w:spacing w:val="-1"/>
        </w:rPr>
        <w:t>a</w:t>
      </w:r>
      <w:r w:rsidRPr="00F3190C">
        <w:rPr>
          <w:rFonts w:ascii="Calibri" w:eastAsia="Calibri" w:hAnsi="Calibri" w:cs="Calibri"/>
        </w:rPr>
        <w:t>cht</w:t>
      </w:r>
      <w:r w:rsidRPr="00F3190C">
        <w:rPr>
          <w:rFonts w:ascii="Calibri" w:eastAsia="Calibri" w:hAnsi="Calibri" w:cs="Calibri"/>
          <w:spacing w:val="-4"/>
        </w:rPr>
        <w:t xml:space="preserve"> </w:t>
      </w:r>
      <w:r w:rsidRPr="00F3190C">
        <w:rPr>
          <w:rFonts w:ascii="Calibri" w:eastAsia="Calibri" w:hAnsi="Calibri" w:cs="Calibri"/>
        </w:rPr>
        <w:t>sich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der</w:t>
      </w:r>
      <w:r w:rsidRPr="00F3190C">
        <w:rPr>
          <w:rFonts w:ascii="Calibri" w:eastAsia="Calibri" w:hAnsi="Calibri" w:cs="Calibri"/>
          <w:spacing w:val="-2"/>
        </w:rPr>
        <w:t xml:space="preserve"> </w:t>
      </w:r>
      <w:r w:rsidRPr="00F3190C">
        <w:rPr>
          <w:rFonts w:ascii="Calibri" w:eastAsia="Calibri" w:hAnsi="Calibri" w:cs="Calibri"/>
        </w:rPr>
        <w:t>al</w:t>
      </w:r>
      <w:r w:rsidRPr="00F3190C">
        <w:rPr>
          <w:rFonts w:ascii="Calibri" w:eastAsia="Calibri" w:hAnsi="Calibri" w:cs="Calibri"/>
          <w:spacing w:val="-1"/>
        </w:rPr>
        <w:t>lg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1"/>
        </w:rPr>
        <w:t>m</w:t>
      </w:r>
      <w:r w:rsidRPr="00F3190C">
        <w:rPr>
          <w:rFonts w:ascii="Calibri" w:eastAsia="Calibri" w:hAnsi="Calibri" w:cs="Calibri"/>
        </w:rPr>
        <w:t>ei</w:t>
      </w:r>
      <w:r w:rsidRPr="00F3190C">
        <w:rPr>
          <w:rFonts w:ascii="Calibri" w:eastAsia="Calibri" w:hAnsi="Calibri" w:cs="Calibri"/>
          <w:spacing w:val="-1"/>
        </w:rPr>
        <w:t>n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</w:rPr>
        <w:t>F</w:t>
      </w:r>
      <w:r w:rsidRPr="00F3190C">
        <w:rPr>
          <w:rFonts w:ascii="Calibri" w:eastAsia="Calibri" w:hAnsi="Calibri" w:cs="Calibri"/>
          <w:spacing w:val="-1"/>
        </w:rPr>
        <w:t>a</w:t>
      </w:r>
      <w:r w:rsidRPr="00F3190C">
        <w:rPr>
          <w:rFonts w:ascii="Calibri" w:eastAsia="Calibri" w:hAnsi="Calibri" w:cs="Calibri"/>
        </w:rPr>
        <w:t>ll.</w:t>
      </w:r>
    </w:p>
    <w:p w14:paraId="2082D8F8" w14:textId="77777777" w:rsidR="00ED1D2C" w:rsidRPr="00F3190C" w:rsidRDefault="00ED1D2C" w:rsidP="00ED1D2C">
      <w:pPr>
        <w:spacing w:before="14"/>
        <w:ind w:right="-20"/>
        <w:rPr>
          <w:rFonts w:ascii="Calibri" w:eastAsia="Calibri" w:hAnsi="Calibri" w:cs="Calibri"/>
        </w:rPr>
      </w:pPr>
      <w:r w:rsidRPr="00F3190C">
        <w:rPr>
          <w:rFonts w:ascii="Calibri" w:eastAsia="Calibri" w:hAnsi="Calibri" w:cs="Calibri"/>
        </w:rPr>
        <w:t>•</w:t>
      </w:r>
      <w:r w:rsidRPr="00F3190C">
        <w:rPr>
          <w:rFonts w:ascii="Calibri" w:eastAsia="Calibri" w:hAnsi="Calibri" w:cs="Calibri"/>
          <w:spacing w:val="1"/>
        </w:rPr>
        <w:t>D</w:t>
      </w:r>
      <w:r w:rsidRPr="00F3190C">
        <w:rPr>
          <w:rFonts w:ascii="Calibri" w:eastAsia="Calibri" w:hAnsi="Calibri" w:cs="Calibri"/>
        </w:rPr>
        <w:t>er</w:t>
      </w:r>
      <w:r w:rsidRPr="00F3190C">
        <w:rPr>
          <w:rFonts w:ascii="Calibri" w:eastAsia="Calibri" w:hAnsi="Calibri" w:cs="Calibri"/>
          <w:spacing w:val="-1"/>
        </w:rPr>
        <w:t xml:space="preserve"> qu</w:t>
      </w:r>
      <w:r w:rsidRPr="00F3190C">
        <w:rPr>
          <w:rFonts w:ascii="Calibri" w:eastAsia="Calibri" w:hAnsi="Calibri" w:cs="Calibri"/>
        </w:rPr>
        <w:t>a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ratisc</w:t>
      </w:r>
      <w:r w:rsidRPr="00F3190C">
        <w:rPr>
          <w:rFonts w:ascii="Calibri" w:eastAsia="Calibri" w:hAnsi="Calibri" w:cs="Calibri"/>
          <w:spacing w:val="-1"/>
        </w:rPr>
        <w:t>h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49"/>
        </w:rPr>
        <w:t xml:space="preserve"> </w:t>
      </w:r>
      <w:r w:rsidRPr="00F3190C">
        <w:rPr>
          <w:rFonts w:ascii="Calibri" w:eastAsia="Calibri" w:hAnsi="Calibri" w:cs="Calibri"/>
        </w:rPr>
        <w:t>S</w:t>
      </w:r>
      <w:r w:rsidRPr="00F3190C">
        <w:rPr>
          <w:rFonts w:ascii="Calibri" w:eastAsia="Calibri" w:hAnsi="Calibri" w:cs="Calibri"/>
          <w:spacing w:val="-1"/>
        </w:rPr>
        <w:t>u</w:t>
      </w:r>
      <w:r w:rsidRPr="00F3190C">
        <w:rPr>
          <w:rFonts w:ascii="Calibri" w:eastAsia="Calibri" w:hAnsi="Calibri" w:cs="Calibri"/>
          <w:spacing w:val="1"/>
        </w:rPr>
        <w:t>mm</w:t>
      </w:r>
      <w:r w:rsidRPr="00F3190C">
        <w:rPr>
          <w:rFonts w:ascii="Calibri" w:eastAsia="Calibri" w:hAnsi="Calibri" w:cs="Calibri"/>
        </w:rPr>
        <w:t>a</w:t>
      </w:r>
      <w:r w:rsidRPr="00F3190C">
        <w:rPr>
          <w:rFonts w:ascii="Calibri" w:eastAsia="Calibri" w:hAnsi="Calibri" w:cs="Calibri"/>
          <w:spacing w:val="-1"/>
        </w:rPr>
        <w:t>n</w:t>
      </w:r>
      <w:r w:rsidRPr="00F3190C">
        <w:rPr>
          <w:rFonts w:ascii="Calibri" w:eastAsia="Calibri" w:hAnsi="Calibri" w:cs="Calibri"/>
        </w:rPr>
        <w:t>d</w:t>
      </w:r>
      <w:r w:rsidRPr="00F3190C">
        <w:rPr>
          <w:rFonts w:ascii="Calibri" w:eastAsia="Calibri" w:hAnsi="Calibri" w:cs="Calibri"/>
          <w:spacing w:val="-5"/>
        </w:rPr>
        <w:t xml:space="preserve"> </w:t>
      </w:r>
      <w:r w:rsidRPr="00F3190C">
        <w:rPr>
          <w:rFonts w:ascii="Calibri" w:eastAsia="Calibri" w:hAnsi="Calibri" w:cs="Calibri"/>
        </w:rPr>
        <w:t>fä</w:t>
      </w:r>
      <w:r w:rsidRPr="00F3190C">
        <w:rPr>
          <w:rFonts w:ascii="Calibri" w:eastAsia="Calibri" w:hAnsi="Calibri" w:cs="Calibri"/>
          <w:spacing w:val="-1"/>
        </w:rPr>
        <w:t>l</w:t>
      </w:r>
      <w:r w:rsidRPr="00F3190C">
        <w:rPr>
          <w:rFonts w:ascii="Calibri" w:eastAsia="Calibri" w:hAnsi="Calibri" w:cs="Calibri"/>
        </w:rPr>
        <w:t xml:space="preserve">lt </w:t>
      </w:r>
      <w:r w:rsidRPr="00F3190C">
        <w:rPr>
          <w:rFonts w:ascii="Calibri" w:eastAsia="Calibri" w:hAnsi="Calibri" w:cs="Calibri"/>
          <w:spacing w:val="1"/>
        </w:rPr>
        <w:t>w</w:t>
      </w:r>
      <w:r w:rsidRPr="00F3190C">
        <w:rPr>
          <w:rFonts w:ascii="Calibri" w:eastAsia="Calibri" w:hAnsi="Calibri" w:cs="Calibri"/>
        </w:rPr>
        <w:t>eg.</w:t>
      </w:r>
    </w:p>
    <w:p w14:paraId="56CA60E2" w14:textId="77777777" w:rsidR="00ED1D2C" w:rsidRPr="00F3190C" w:rsidRDefault="00ED1D2C" w:rsidP="00ED1D2C">
      <w:pPr>
        <w:spacing w:before="12"/>
        <w:ind w:right="-20"/>
        <w:rPr>
          <w:rFonts w:ascii="Calibri" w:eastAsia="Calibri" w:hAnsi="Calibri" w:cs="Calibri"/>
        </w:rPr>
      </w:pPr>
      <w:r w:rsidRPr="00F3190C">
        <w:rPr>
          <w:rFonts w:ascii="Calibri" w:eastAsia="Calibri" w:hAnsi="Calibri" w:cs="Calibri"/>
        </w:rPr>
        <w:t>•</w:t>
      </w:r>
      <w:r w:rsidRPr="00F3190C">
        <w:rPr>
          <w:rFonts w:ascii="Calibri" w:eastAsia="Calibri" w:hAnsi="Calibri" w:cs="Calibri"/>
          <w:spacing w:val="1"/>
        </w:rPr>
        <w:t>D</w:t>
      </w:r>
      <w:r w:rsidRPr="00F3190C">
        <w:rPr>
          <w:rFonts w:ascii="Calibri" w:eastAsia="Calibri" w:hAnsi="Calibri" w:cs="Calibri"/>
        </w:rPr>
        <w:t>ie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  <w:spacing w:val="1"/>
        </w:rPr>
        <w:t>Lö</w:t>
      </w:r>
      <w:r w:rsidRPr="00F3190C">
        <w:rPr>
          <w:rFonts w:ascii="Calibri" w:eastAsia="Calibri" w:hAnsi="Calibri" w:cs="Calibri"/>
        </w:rPr>
        <w:t>su</w:t>
      </w:r>
      <w:r w:rsidRPr="00F3190C">
        <w:rPr>
          <w:rFonts w:ascii="Calibri" w:eastAsia="Calibri" w:hAnsi="Calibri" w:cs="Calibri"/>
          <w:spacing w:val="-2"/>
        </w:rPr>
        <w:t>n</w:t>
      </w:r>
      <w:r w:rsidRPr="00F3190C">
        <w:rPr>
          <w:rFonts w:ascii="Calibri" w:eastAsia="Calibri" w:hAnsi="Calibri" w:cs="Calibri"/>
        </w:rPr>
        <w:t>g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</w:rPr>
        <w:t>kann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</w:rPr>
        <w:t>a</w:t>
      </w:r>
      <w:r w:rsidRPr="00F3190C">
        <w:rPr>
          <w:rFonts w:ascii="Calibri" w:eastAsia="Calibri" w:hAnsi="Calibri" w:cs="Calibri"/>
          <w:spacing w:val="-1"/>
        </w:rPr>
        <w:t>n</w:t>
      </w:r>
      <w:r w:rsidRPr="00F3190C">
        <w:rPr>
          <w:rFonts w:ascii="Calibri" w:eastAsia="Calibri" w:hAnsi="Calibri" w:cs="Calibri"/>
        </w:rPr>
        <w:t>sch</w:t>
      </w:r>
      <w:r w:rsidRPr="00F3190C">
        <w:rPr>
          <w:rFonts w:ascii="Calibri" w:eastAsia="Calibri" w:hAnsi="Calibri" w:cs="Calibri"/>
          <w:spacing w:val="-1"/>
        </w:rPr>
        <w:t>l</w:t>
      </w:r>
      <w:r w:rsidRPr="00F3190C">
        <w:rPr>
          <w:rFonts w:ascii="Calibri" w:eastAsia="Calibri" w:hAnsi="Calibri" w:cs="Calibri"/>
        </w:rPr>
        <w:t>ie</w:t>
      </w:r>
      <w:r w:rsidRPr="00F3190C">
        <w:rPr>
          <w:rFonts w:ascii="Calibri" w:eastAsia="Calibri" w:hAnsi="Calibri" w:cs="Calibri"/>
          <w:spacing w:val="1"/>
        </w:rPr>
        <w:t>ß</w:t>
      </w:r>
      <w:r w:rsidRPr="00F3190C">
        <w:rPr>
          <w:rFonts w:ascii="Calibri" w:eastAsia="Calibri" w:hAnsi="Calibri" w:cs="Calibri"/>
        </w:rPr>
        <w:t>en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-1"/>
        </w:rPr>
        <w:t xml:space="preserve"> du</w:t>
      </w:r>
      <w:r w:rsidRPr="00F3190C">
        <w:rPr>
          <w:rFonts w:ascii="Calibri" w:eastAsia="Calibri" w:hAnsi="Calibri" w:cs="Calibri"/>
        </w:rPr>
        <w:t>rch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</w:rPr>
        <w:t>"Rück</w:t>
      </w:r>
      <w:r w:rsidRPr="00F3190C">
        <w:rPr>
          <w:rFonts w:ascii="Calibri" w:eastAsia="Calibri" w:hAnsi="Calibri" w:cs="Calibri"/>
          <w:spacing w:val="1"/>
        </w:rPr>
        <w:t>v</w:t>
      </w:r>
      <w:r w:rsidRPr="00F3190C">
        <w:rPr>
          <w:rFonts w:ascii="Calibri" w:eastAsia="Calibri" w:hAnsi="Calibri" w:cs="Calibri"/>
        </w:rPr>
        <w:t>erschie</w:t>
      </w:r>
      <w:r w:rsidRPr="00F3190C">
        <w:rPr>
          <w:rFonts w:ascii="Calibri" w:eastAsia="Calibri" w:hAnsi="Calibri" w:cs="Calibri"/>
          <w:spacing w:val="-1"/>
        </w:rPr>
        <w:t>bung</w:t>
      </w:r>
      <w:r w:rsidRPr="00F3190C">
        <w:rPr>
          <w:rFonts w:ascii="Calibri" w:eastAsia="Calibri" w:hAnsi="Calibri" w:cs="Calibri"/>
        </w:rPr>
        <w:t>"</w:t>
      </w:r>
      <w:r w:rsidRPr="00F3190C">
        <w:rPr>
          <w:rFonts w:ascii="Calibri" w:eastAsia="Calibri" w:hAnsi="Calibri" w:cs="Calibri"/>
          <w:spacing w:val="-4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g</w:t>
      </w:r>
      <w:r w:rsidRPr="00F3190C">
        <w:rPr>
          <w:rFonts w:ascii="Calibri" w:eastAsia="Calibri" w:hAnsi="Calibri" w:cs="Calibri"/>
        </w:rPr>
        <w:t>e</w:t>
      </w:r>
      <w:r w:rsidRPr="00F3190C">
        <w:rPr>
          <w:rFonts w:ascii="Calibri" w:eastAsia="Calibri" w:hAnsi="Calibri" w:cs="Calibri"/>
          <w:spacing w:val="1"/>
        </w:rPr>
        <w:t>wo</w:t>
      </w:r>
      <w:r w:rsidRPr="00F3190C">
        <w:rPr>
          <w:rFonts w:ascii="Calibri" w:eastAsia="Calibri" w:hAnsi="Calibri" w:cs="Calibri"/>
          <w:spacing w:val="-1"/>
        </w:rPr>
        <w:t>nn</w:t>
      </w:r>
      <w:r w:rsidRPr="00F3190C">
        <w:rPr>
          <w:rFonts w:ascii="Calibri" w:eastAsia="Calibri" w:hAnsi="Calibri" w:cs="Calibri"/>
        </w:rPr>
        <w:t>en</w:t>
      </w:r>
      <w:r w:rsidRPr="00F3190C">
        <w:rPr>
          <w:rFonts w:ascii="Calibri" w:eastAsia="Calibri" w:hAnsi="Calibri" w:cs="Calibri"/>
          <w:spacing w:val="-2"/>
        </w:rPr>
        <w:t xml:space="preserve"> </w:t>
      </w:r>
      <w:r w:rsidRPr="00F3190C">
        <w:rPr>
          <w:rFonts w:ascii="Calibri" w:eastAsia="Calibri" w:hAnsi="Calibri" w:cs="Calibri"/>
        </w:rPr>
        <w:t>w</w:t>
      </w:r>
      <w:r w:rsidRPr="00F3190C">
        <w:rPr>
          <w:rFonts w:ascii="Calibri" w:eastAsia="Calibri" w:hAnsi="Calibri" w:cs="Calibri"/>
          <w:spacing w:val="1"/>
        </w:rPr>
        <w:t>e</w:t>
      </w:r>
      <w:r w:rsidRPr="00F3190C">
        <w:rPr>
          <w:rFonts w:ascii="Calibri" w:eastAsia="Calibri" w:hAnsi="Calibri" w:cs="Calibri"/>
        </w:rPr>
        <w:t>r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en.</w:t>
      </w:r>
    </w:p>
    <w:p w14:paraId="2CF3A02F" w14:textId="77777777" w:rsidR="00ED1D2C" w:rsidRPr="00F3190C" w:rsidRDefault="00ED1D2C" w:rsidP="00ED1D2C">
      <w:pPr>
        <w:sectPr w:rsidR="00ED1D2C" w:rsidRPr="00F3190C">
          <w:type w:val="continuous"/>
          <w:pgSz w:w="11920" w:h="16840"/>
          <w:pgMar w:top="1080" w:right="780" w:bottom="280" w:left="800" w:header="720" w:footer="720" w:gutter="0"/>
          <w:cols w:num="2" w:space="720" w:equalWidth="0">
            <w:col w:w="1421" w:space="438"/>
            <w:col w:w="8481"/>
          </w:cols>
        </w:sectPr>
      </w:pPr>
    </w:p>
    <w:p w14:paraId="1954FC00" w14:textId="77777777" w:rsidR="00ED1D2C" w:rsidRPr="00F3190C" w:rsidRDefault="00ED1D2C" w:rsidP="00ED1D2C">
      <w:pPr>
        <w:spacing w:before="8" w:line="180" w:lineRule="exact"/>
        <w:rPr>
          <w:sz w:val="18"/>
          <w:szCs w:val="18"/>
        </w:rPr>
      </w:pPr>
    </w:p>
    <w:p w14:paraId="6C544611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7810F19C" w14:textId="6FA0FA55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3D11DC0B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71335AE6" w14:textId="77777777" w:rsidR="00ED1D2C" w:rsidRPr="00F3190C" w:rsidRDefault="00ED1D2C" w:rsidP="00ED1D2C">
      <w:pPr>
        <w:sectPr w:rsidR="00ED1D2C" w:rsidRPr="00F3190C">
          <w:type w:val="continuous"/>
          <w:pgSz w:w="11920" w:h="16840"/>
          <w:pgMar w:top="1080" w:right="780" w:bottom="280" w:left="800" w:header="720" w:footer="720" w:gutter="0"/>
          <w:cols w:space="720"/>
        </w:sectPr>
      </w:pPr>
    </w:p>
    <w:p w14:paraId="5A331FA4" w14:textId="47EADC24" w:rsidR="00ED1D2C" w:rsidRPr="00F3190C" w:rsidRDefault="00C5708E" w:rsidP="00ED1D2C">
      <w:pPr>
        <w:tabs>
          <w:tab w:val="left" w:pos="1580"/>
        </w:tabs>
        <w:spacing w:before="24" w:line="331" w:lineRule="exact"/>
        <w:ind w:left="680" w:right="-55"/>
        <w:rPr>
          <w:rFonts w:ascii="Cambria Math" w:eastAsia="Cambria Math" w:hAnsi="Cambria Math" w:cs="Cambria Math"/>
          <w:sz w:val="10"/>
          <w:szCs w:val="10"/>
        </w:rPr>
      </w:pPr>
      <w:r w:rsidRPr="00C5708E">
        <w:rPr>
          <w:rFonts w:ascii="Cambria Math" w:eastAsia="Cambria Math" w:hAnsi="Cambria Math" w:cs="Cambria Math"/>
          <w:noProof/>
          <w:sz w:val="7"/>
          <w:szCs w:val="7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3D60DB" wp14:editId="28AA3A8F">
                <wp:simplePos x="0" y="0"/>
                <wp:positionH relativeFrom="column">
                  <wp:posOffset>97155</wp:posOffset>
                </wp:positionH>
                <wp:positionV relativeFrom="paragraph">
                  <wp:posOffset>65754</wp:posOffset>
                </wp:positionV>
                <wp:extent cx="1323975" cy="72390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43F86F" w14:textId="77777777" w:rsidR="00984735" w:rsidRPr="00BF5B8F" w:rsidRDefault="00984735" w:rsidP="00C20478">
                            <w:pPr>
                              <w:rPr>
                                <w:rFonts w:eastAsiaTheme="minorEastAsia"/>
                                <w:color w:val="FFFFFF" w:themeColor="background1"/>
                                <w:sz w:val="8"/>
                                <w:szCs w:val="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FFFFFF" w:themeColor="background1"/>
                                    <w:sz w:val="8"/>
                                    <w:szCs w:val="8"/>
                                    <w:lang w:val="en-US"/>
                                  </w:rPr>
                                  <m:t>x=</m:t>
                                </m:r>
                                <m:rad>
                                  <m:radPr>
                                    <m:ctrlPr>
                                      <w:rPr>
                                        <w:rFonts w:ascii="Cambria Math" w:eastAsia="MS Mincho" w:hAnsi="Cambria Math" w:cs="MS Mincho"/>
                                        <w:i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</m:ctrlPr>
                                  </m:radPr>
                                  <m:deg>
                                    <m:r>
                                      <w:rPr>
                                        <w:rFonts w:ascii="Cambria Math" w:eastAsia="MS Mincho" w:hAnsi="Cambria Math" w:cs="MS Mincho"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  <m:t>3</m:t>
                                    </m:r>
                                  </m:deg>
                                  <m:e>
                                    <m:r>
                                      <w:rPr>
                                        <w:rFonts w:ascii="Cambria Math" w:eastAsia="MS Mincho" w:hAnsi="Cambria Math" w:cs="MS Mincho"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  <m:t>-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MS Mincho" w:hAnsi="Cambria Math" w:cs="MS Mincho"/>
                                            <w:i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MS Mincho" w:hAnsi="Cambria Math" w:cs="MS Mincho"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  <m:t>q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MS Mincho" w:hAnsi="Cambria Math" w:cs="MS Mincho"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  <m:r>
                                      <w:rPr>
                                        <w:rFonts w:ascii="Cambria Math" w:eastAsia="MS Mincho" w:hAnsi="Cambria Math" w:cs="MS Mincho"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  <m:t>+</m:t>
                                    </m:r>
                                    <m:rad>
                                      <m:radPr>
                                        <m:degHide m:val="1"/>
                                        <m:ctrlPr>
                                          <w:rPr>
                                            <w:rFonts w:ascii="Cambria Math" w:eastAsia="MS Mincho" w:hAnsi="Cambria Math" w:cs="MS Mincho"/>
                                            <w:i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</m:ctrlPr>
                                      </m:radPr>
                                      <m:deg/>
                                      <m:e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eastAsia="MS Mincho" w:hAnsi="Cambria Math" w:cs="MS Mincho"/>
                                                <w:i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</m:ctrlPr>
                                          </m:fPr>
                                          <m:num>
                                            <m:sSup>
                                              <m:sSupPr>
                                                <m:ctrlPr>
                                                  <w:rPr>
                                                    <w:rFonts w:ascii="Cambria Math" w:eastAsia="MS Mincho" w:hAnsi="Cambria Math" w:cs="MS Mincho"/>
                                                    <w:i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</m:ctrlPr>
                                              </m:sSupPr>
                                              <m:e>
                                                <m:r>
                                                  <w:rPr>
                                                    <w:rFonts w:ascii="Cambria Math" w:eastAsia="MS Mincho" w:hAnsi="Cambria Math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p</m:t>
                                                </m:r>
                                              </m:e>
                                              <m:sup>
                                                <m:r>
                                                  <w:rPr>
                                                    <w:rFonts w:ascii="Cambria Math" w:eastAsia="MS Mincho" w:hAnsi="Cambria Math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3</m:t>
                                                </m:r>
                                              </m:sup>
                                            </m:sSup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eastAsia="MS Mincho" w:hAnsi="Cambria Math" w:cs="MS Mincho"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  <m:t>27</m:t>
                                            </m:r>
                                          </m:den>
                                        </m:f>
                                        <m:r>
                                          <w:rPr>
                                            <w:rFonts w:ascii="Cambria Math" w:eastAsia="MS Mincho" w:hAnsi="Cambria Math" w:cs="MS Mincho"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  <m:t>+</m:t>
                                        </m:r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eastAsia="MS Mincho" w:hAnsi="Cambria Math" w:cs="MS Mincho"/>
                                                <w:i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</m:ctrlPr>
                                          </m:fPr>
                                          <m:num>
                                            <m:sSup>
                                              <m:sSupPr>
                                                <m:ctrlPr>
                                                  <w:rPr>
                                                    <w:rFonts w:ascii="Cambria Math" w:eastAsia="MS Mincho" w:hAnsi="Cambria Math" w:cs="MS Mincho"/>
                                                    <w:i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</m:ctrlPr>
                                              </m:sSupPr>
                                              <m:e>
                                                <m:r>
                                                  <w:rPr>
                                                    <w:rFonts w:ascii="Cambria Math" w:eastAsia="MS Mincho" w:hAnsi="Cambria Math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q</m:t>
                                                </m:r>
                                              </m:e>
                                              <m:sup>
                                                <m:r>
                                                  <w:rPr>
                                                    <w:rFonts w:ascii="Cambria Math" w:eastAsia="MS Mincho" w:hAnsi="Cambria Math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2</m:t>
                                                </m:r>
                                              </m:sup>
                                            </m:sSup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eastAsia="MS Mincho" w:hAnsi="Cambria Math" w:cs="MS Mincho"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  <m:t>4</m:t>
                                            </m:r>
                                          </m:den>
                                        </m:f>
                                      </m:e>
                                    </m:rad>
                                  </m:e>
                                </m:rad>
                              </m:oMath>
                            </m:oMathPara>
                          </w:p>
                          <w:p w14:paraId="689E8D6B" w14:textId="77777777" w:rsidR="00984735" w:rsidRPr="00BF5B8F" w:rsidRDefault="00984735" w:rsidP="00C20478">
                            <w:pPr>
                              <w:rPr>
                                <w:rFonts w:eastAsiaTheme="minorEastAsia"/>
                                <w:color w:val="FFFFFF" w:themeColor="background1"/>
                                <w:sz w:val="8"/>
                                <w:szCs w:val="8"/>
                                <w:lang w:val="en-US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eastAsia="MS Mincho" w:hAnsi="MS Mincho" w:cs="MS Mincho"/>
                                    <w:color w:val="FFFFFF" w:themeColor="background1"/>
                                    <w:sz w:val="8"/>
                                    <w:szCs w:val="8"/>
                                  </w:rPr>
                                  <m:t>+</m:t>
                                </m:r>
                                <m:rad>
                                  <m:radPr>
                                    <m:ctrlPr>
                                      <w:rPr>
                                        <w:rFonts w:ascii="Cambria Math" w:eastAsia="MS Mincho" w:hAnsi="MS Mincho" w:cs="MS Mincho"/>
                                        <w:i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</m:ctrlPr>
                                  </m:radPr>
                                  <m:deg>
                                    <m:r>
                                      <w:rPr>
                                        <w:rFonts w:ascii="Cambria Math" w:eastAsia="MS Mincho" w:hAnsi="MS Mincho" w:cs="MS Mincho"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  <m:t>3</m:t>
                                    </m:r>
                                  </m:deg>
                                  <m:e>
                                    <m:r>
                                      <w:rPr>
                                        <w:rFonts w:ascii="Cambria Math" w:eastAsia="MS Mincho" w:hAnsi="MS Mincho" w:cs="MS Mincho"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  <m:t>-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MS Mincho" w:hAnsi="MS Mincho" w:cs="MS Mincho"/>
                                            <w:i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MS Mincho" w:hAnsi="MS Mincho" w:cs="MS Mincho"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  <m:t>q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MS Mincho" w:hAnsi="MS Mincho" w:cs="MS Mincho"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  <m:r>
                                      <w:rPr>
                                        <w:rFonts w:ascii="Cambria Math" w:eastAsia="MS Mincho" w:hAnsi="MS Mincho" w:cs="MS Mincho"/>
                                        <w:color w:val="FFFFFF" w:themeColor="background1"/>
                                        <w:sz w:val="8"/>
                                        <w:szCs w:val="8"/>
                                      </w:rPr>
                                      <m:t>-</m:t>
                                    </m:r>
                                    <m:rad>
                                      <m:radPr>
                                        <m:degHide m:val="1"/>
                                        <m:ctrlPr>
                                          <w:rPr>
                                            <w:rFonts w:ascii="Cambria Math" w:eastAsia="MS Mincho" w:hAnsi="MS Mincho" w:cs="MS Mincho"/>
                                            <w:i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</m:ctrlPr>
                                      </m:radPr>
                                      <m:deg/>
                                      <m:e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eastAsia="MS Mincho" w:hAnsi="MS Mincho" w:cs="MS Mincho"/>
                                                <w:i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</m:ctrlPr>
                                          </m:fPr>
                                          <m:num>
                                            <m:sSup>
                                              <m:sSupPr>
                                                <m:ctrlPr>
                                                  <w:rPr>
                                                    <w:rFonts w:ascii="Cambria Math" w:eastAsia="MS Mincho" w:hAnsi="MS Mincho" w:cs="MS Mincho"/>
                                                    <w:i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</m:ctrlPr>
                                              </m:sSupPr>
                                              <m:e>
                                                <m:r>
                                                  <w:rPr>
                                                    <w:rFonts w:ascii="Cambria Math" w:eastAsia="MS Mincho" w:hAnsi="MS Mincho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p</m:t>
                                                </m:r>
                                              </m:e>
                                              <m:sup>
                                                <m:r>
                                                  <w:rPr>
                                                    <w:rFonts w:ascii="Cambria Math" w:eastAsia="MS Mincho" w:hAnsi="MS Mincho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3</m:t>
                                                </m:r>
                                              </m:sup>
                                            </m:sSup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eastAsia="MS Mincho" w:hAnsi="MS Mincho" w:cs="MS Mincho"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  <m:t>27</m:t>
                                            </m:r>
                                          </m:den>
                                        </m:f>
                                        <m:r>
                                          <w:rPr>
                                            <w:rFonts w:ascii="Cambria Math" w:eastAsia="MS Mincho" w:hAnsi="MS Mincho" w:cs="MS Mincho"/>
                                            <w:color w:val="FFFFFF" w:themeColor="background1"/>
                                            <w:sz w:val="8"/>
                                            <w:szCs w:val="8"/>
                                          </w:rPr>
                                          <m:t>+</m:t>
                                        </m:r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eastAsia="MS Mincho" w:hAnsi="MS Mincho" w:cs="MS Mincho"/>
                                                <w:i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</m:ctrlPr>
                                          </m:fPr>
                                          <m:num>
                                            <m:sSup>
                                              <m:sSupPr>
                                                <m:ctrlPr>
                                                  <w:rPr>
                                                    <w:rFonts w:ascii="Cambria Math" w:eastAsia="MS Mincho" w:hAnsi="MS Mincho" w:cs="MS Mincho"/>
                                                    <w:i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</m:ctrlPr>
                                              </m:sSupPr>
                                              <m:e>
                                                <m:r>
                                                  <w:rPr>
                                                    <w:rFonts w:ascii="Cambria Math" w:eastAsia="MS Mincho" w:hAnsi="MS Mincho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q</m:t>
                                                </m:r>
                                              </m:e>
                                              <m:sup>
                                                <m:r>
                                                  <w:rPr>
                                                    <w:rFonts w:ascii="Cambria Math" w:eastAsia="MS Mincho" w:hAnsi="MS Mincho" w:cs="MS Mincho"/>
                                                    <w:color w:val="FFFFFF" w:themeColor="background1"/>
                                                    <w:sz w:val="8"/>
                                                    <w:szCs w:val="8"/>
                                                  </w:rPr>
                                                  <m:t>2</m:t>
                                                </m:r>
                                              </m:sup>
                                            </m:sSup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eastAsia="MS Mincho" w:hAnsi="MS Mincho" w:cs="MS Mincho"/>
                                                <w:color w:val="FFFFFF" w:themeColor="background1"/>
                                                <w:sz w:val="8"/>
                                                <w:szCs w:val="8"/>
                                              </w:rPr>
                                              <m:t>4</m:t>
                                            </m:r>
                                          </m:den>
                                        </m:f>
                                      </m:e>
                                    </m:rad>
                                  </m:e>
                                </m:rad>
                              </m:oMath>
                            </m:oMathPara>
                          </w:p>
                          <w:p w14:paraId="02C82C3F" w14:textId="68DE6134" w:rsidR="00984735" w:rsidRPr="00BF5B8F" w:rsidRDefault="00984735">
                            <w:pPr>
                              <w:rPr>
                                <w:rFonts w:eastAsiaTheme="minorEastAsia"/>
                                <w:color w:val="FFFFFF" w:themeColor="background1"/>
                                <w:sz w:val="8"/>
                                <w:szCs w:val="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7.65pt;margin-top:5.2pt;width:104.25pt;height:5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" filled="f" stroked="f">
                <v:textbox>
                  <w:txbxContent>
                    <w:p w14:paraId="3643F86F" w14:textId="77777777" w:rsidR="00984735" w:rsidRPr="00BF5B8F" w:rsidRDefault="00984735" w:rsidP="00C20478">
                      <w:pPr>
                        <w:rPr>
                          <w:rFonts w:eastAsiaTheme="minorEastAsia"/>
                          <w:color w:val="FFFFFF" w:themeColor="background1"/>
                          <w:sz w:val="8"/>
                          <w:szCs w:val="8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FFFFFF" w:themeColor="background1"/>
                              <w:sz w:val="8"/>
                              <w:szCs w:val="8"/>
                              <w:lang w:val="en-US"/>
                            </w:rPr>
                            <m:t>x=</m:t>
                          </m:r>
                          <m:rad>
                            <m:radPr>
                              <m:ctrlPr>
                                <w:rPr>
                                  <w:rFonts w:ascii="Cambria Math" w:eastAsia="MS Mincho" w:hAnsi="Cambria Math" w:cs="MS Mincho"/>
                                  <w:i/>
                                  <w:color w:val="FFFFFF" w:themeColor="background1"/>
                                  <w:sz w:val="8"/>
                                  <w:szCs w:val="8"/>
                                </w:rPr>
                              </m:ctrlPr>
                            </m:radPr>
                            <m:deg>
                              <m:r>
                                <w:rPr>
                                  <w:rFonts w:ascii="Cambria Math" w:eastAsia="MS Mincho" w:hAnsi="Cambria Math" w:cs="MS Mincho"/>
                                  <w:color w:val="FFFFFF" w:themeColor="background1"/>
                                  <w:sz w:val="8"/>
                                  <w:szCs w:val="8"/>
                                </w:rPr>
                                <m:t>3</m:t>
                              </m:r>
                            </m:deg>
                            <m:e>
                              <m:r>
                                <w:rPr>
                                  <w:rFonts w:ascii="Cambria Math" w:eastAsia="MS Mincho" w:hAnsi="Cambria Math" w:cs="MS Mincho"/>
                                  <w:color w:val="FFFFFF" w:themeColor="background1"/>
                                  <w:sz w:val="8"/>
                                  <w:szCs w:val="8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="MS Mincho" w:hAnsi="Cambria Math" w:cs="MS Mincho"/>
                                      <w:i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MS Mincho" w:hAnsi="Cambria Math" w:cs="MS Mincho"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m:t>q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MS Mincho" w:hAnsi="Cambria Math" w:cs="MS Mincho"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m:t>2</m:t>
                                  </m:r>
                                </m:den>
                              </m:f>
                              <m:r>
                                <w:rPr>
                                  <w:rFonts w:ascii="Cambria Math" w:eastAsia="MS Mincho" w:hAnsi="Cambria Math" w:cs="MS Mincho"/>
                                  <w:color w:val="FFFFFF" w:themeColor="background1"/>
                                  <w:sz w:val="8"/>
                                  <w:szCs w:val="8"/>
                                </w:rPr>
                                <m:t>+</m:t>
                              </m:r>
                              <m:rad>
                                <m:radPr>
                                  <m:degHide m:val="1"/>
                                  <m:ctrlPr>
                                    <w:rPr>
                                      <w:rFonts w:ascii="Cambria Math" w:eastAsia="MS Mincho" w:hAnsi="Cambria Math" w:cs="MS Mincho"/>
                                      <w:i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m:ctrlPr>
                                </m:radPr>
                                <m:deg/>
                                <m:e>
                                  <m:f>
                                    <m:fPr>
                                      <m:ctrlPr>
                                        <w:rPr>
                                          <w:rFonts w:ascii="Cambria Math" w:eastAsia="MS Mincho" w:hAnsi="Cambria Math" w:cs="MS Mincho"/>
                                          <w:i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eastAsia="MS Mincho" w:hAnsi="Cambria Math" w:cs="MS Mincho"/>
                                              <w:i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eastAsia="MS Mincho" w:hAnsi="Cambria Math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p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eastAsia="MS Mincho" w:hAnsi="Cambria Math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3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eastAsia="MS Mincho" w:hAnsi="Cambria Math" w:cs="MS Mincho"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  <m:t>27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eastAsia="MS Mincho" w:hAnsi="Cambria Math" w:cs="MS Mincho"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m:t>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eastAsia="MS Mincho" w:hAnsi="Cambria Math" w:cs="MS Mincho"/>
                                          <w:i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eastAsia="MS Mincho" w:hAnsi="Cambria Math" w:cs="MS Mincho"/>
                                              <w:i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eastAsia="MS Mincho" w:hAnsi="Cambria Math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q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eastAsia="MS Mincho" w:hAnsi="Cambria Math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eastAsia="MS Mincho" w:hAnsi="Cambria Math" w:cs="MS Mincho"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  <m:t>4</m:t>
                                      </m:r>
                                    </m:den>
                                  </m:f>
                                </m:e>
                              </m:rad>
                            </m:e>
                          </m:rad>
                        </m:oMath>
                      </m:oMathPara>
                    </w:p>
                    <w:p w14:paraId="689E8D6B" w14:textId="77777777" w:rsidR="00984735" w:rsidRPr="00BF5B8F" w:rsidRDefault="00984735" w:rsidP="00C20478">
                      <w:pPr>
                        <w:rPr>
                          <w:rFonts w:eastAsiaTheme="minorEastAsia"/>
                          <w:color w:val="FFFFFF" w:themeColor="background1"/>
                          <w:sz w:val="8"/>
                          <w:szCs w:val="8"/>
                          <w:lang w:val="en-US"/>
                        </w:rPr>
                      </w:pPr>
                      <m:oMathPara>
                        <m:oMath>
                          <m:r>
                            <w:rPr>
                              <w:rFonts w:ascii="Cambria Math" w:eastAsia="MS Mincho" w:hAnsi="MS Mincho" w:cs="MS Mincho"/>
                              <w:color w:val="FFFFFF" w:themeColor="background1"/>
                              <w:sz w:val="8"/>
                              <w:szCs w:val="8"/>
                            </w:rPr>
                            <m:t>+</m:t>
                          </m:r>
                          <m:rad>
                            <m:radPr>
                              <m:ctrlPr>
                                <w:rPr>
                                  <w:rFonts w:ascii="Cambria Math" w:eastAsia="MS Mincho" w:hAnsi="MS Mincho" w:cs="MS Mincho"/>
                                  <w:i/>
                                  <w:color w:val="FFFFFF" w:themeColor="background1"/>
                                  <w:sz w:val="8"/>
                                  <w:szCs w:val="8"/>
                                </w:rPr>
                              </m:ctrlPr>
                            </m:radPr>
                            <m:deg>
                              <m:r>
                                <w:rPr>
                                  <w:rFonts w:ascii="Cambria Math" w:eastAsia="MS Mincho" w:hAnsi="MS Mincho" w:cs="MS Mincho"/>
                                  <w:color w:val="FFFFFF" w:themeColor="background1"/>
                                  <w:sz w:val="8"/>
                                  <w:szCs w:val="8"/>
                                </w:rPr>
                                <m:t>3</m:t>
                              </m:r>
                            </m:deg>
                            <m:e>
                              <m:r>
                                <w:rPr>
                                  <w:rFonts w:ascii="Cambria Math" w:eastAsia="MS Mincho" w:hAnsi="MS Mincho" w:cs="MS Mincho"/>
                                  <w:color w:val="FFFFFF" w:themeColor="background1"/>
                                  <w:sz w:val="8"/>
                                  <w:szCs w:val="8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="MS Mincho" w:hAnsi="MS Mincho" w:cs="MS Mincho"/>
                                      <w:i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MS Mincho" w:hAnsi="MS Mincho" w:cs="MS Mincho"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m:t>q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MS Mincho" w:hAnsi="MS Mincho" w:cs="MS Mincho"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m:t>2</m:t>
                                  </m:r>
                                </m:den>
                              </m:f>
                              <m:r>
                                <w:rPr>
                                  <w:rFonts w:ascii="Cambria Math" w:eastAsia="MS Mincho" w:hAnsi="MS Mincho" w:cs="MS Mincho"/>
                                  <w:color w:val="FFFFFF" w:themeColor="background1"/>
                                  <w:sz w:val="8"/>
                                  <w:szCs w:val="8"/>
                                </w:rPr>
                                <m:t>-</m:t>
                              </m:r>
                              <m:rad>
                                <m:radPr>
                                  <m:degHide m:val="1"/>
                                  <m:ctrlPr>
                                    <w:rPr>
                                      <w:rFonts w:ascii="Cambria Math" w:eastAsia="MS Mincho" w:hAnsi="MS Mincho" w:cs="MS Mincho"/>
                                      <w:i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m:ctrlPr>
                                </m:radPr>
                                <m:deg/>
                                <m:e>
                                  <m:f>
                                    <m:fPr>
                                      <m:ctrlPr>
                                        <w:rPr>
                                          <w:rFonts w:ascii="Cambria Math" w:eastAsia="MS Mincho" w:hAnsi="MS Mincho" w:cs="MS Mincho"/>
                                          <w:i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eastAsia="MS Mincho" w:hAnsi="MS Mincho" w:cs="MS Mincho"/>
                                              <w:i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eastAsia="MS Mincho" w:hAnsi="MS Mincho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p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eastAsia="MS Mincho" w:hAnsi="MS Mincho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3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eastAsia="MS Mincho" w:hAnsi="MS Mincho" w:cs="MS Mincho"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  <m:t>27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eastAsia="MS Mincho" w:hAnsi="MS Mincho" w:cs="MS Mincho"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m:t>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eastAsia="MS Mincho" w:hAnsi="MS Mincho" w:cs="MS Mincho"/>
                                          <w:i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eastAsia="MS Mincho" w:hAnsi="MS Mincho" w:cs="MS Mincho"/>
                                              <w:i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eastAsia="MS Mincho" w:hAnsi="MS Mincho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q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eastAsia="MS Mincho" w:hAnsi="MS Mincho" w:cs="MS Mincho"/>
                                              <w:color w:val="FFFFFF" w:themeColor="background1"/>
                                              <w:sz w:val="8"/>
                                              <w:szCs w:val="8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eastAsia="MS Mincho" w:hAnsi="MS Mincho" w:cs="MS Mincho"/>
                                          <w:color w:val="FFFFFF" w:themeColor="background1"/>
                                          <w:sz w:val="8"/>
                                          <w:szCs w:val="8"/>
                                        </w:rPr>
                                        <m:t>4</m:t>
                                      </m:r>
                                    </m:den>
                                  </m:f>
                                </m:e>
                              </m:rad>
                            </m:e>
                          </m:rad>
                        </m:oMath>
                      </m:oMathPara>
                    </w:p>
                    <w:p w14:paraId="02C82C3F" w14:textId="68DE6134" w:rsidR="00984735" w:rsidRPr="00BF5B8F" w:rsidRDefault="00984735">
                      <w:pPr>
                        <w:rPr>
                          <w:rFonts w:eastAsiaTheme="minorEastAsia"/>
                          <w:color w:val="FFFFFF" w:themeColor="background1"/>
                          <w:sz w:val="8"/>
                          <w:szCs w:val="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651BA9B" w14:textId="77777777" w:rsidR="00ED1D2C" w:rsidRPr="00F3190C" w:rsidRDefault="00ED1D2C" w:rsidP="00ED1D2C">
      <w:pPr>
        <w:spacing w:before="16"/>
        <w:ind w:right="-20"/>
        <w:rPr>
          <w:rFonts w:ascii="Calibri" w:eastAsia="Calibri" w:hAnsi="Calibri" w:cs="Calibri"/>
        </w:rPr>
      </w:pPr>
      <w:r w:rsidRPr="00F3190C">
        <w:br w:type="column"/>
      </w:r>
      <w:r w:rsidRPr="00F3190C">
        <w:rPr>
          <w:rFonts w:ascii="Calibri" w:eastAsia="Calibri" w:hAnsi="Calibri" w:cs="Calibri"/>
        </w:rPr>
        <w:lastRenderedPageBreak/>
        <w:t>•</w:t>
      </w:r>
      <w:r w:rsidRPr="00F3190C">
        <w:rPr>
          <w:rFonts w:ascii="Calibri" w:eastAsia="Calibri" w:hAnsi="Calibri" w:cs="Calibri"/>
          <w:spacing w:val="1"/>
        </w:rPr>
        <w:t>D</w:t>
      </w:r>
      <w:r w:rsidRPr="00F3190C">
        <w:rPr>
          <w:rFonts w:ascii="Calibri" w:eastAsia="Calibri" w:hAnsi="Calibri" w:cs="Calibri"/>
        </w:rPr>
        <w:t>ie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  <w:spacing w:val="1"/>
        </w:rPr>
        <w:t>Lö</w:t>
      </w:r>
      <w:r w:rsidRPr="00F3190C">
        <w:rPr>
          <w:rFonts w:ascii="Calibri" w:eastAsia="Calibri" w:hAnsi="Calibri" w:cs="Calibri"/>
        </w:rPr>
        <w:t>su</w:t>
      </w:r>
      <w:r w:rsidRPr="00F3190C">
        <w:rPr>
          <w:rFonts w:ascii="Calibri" w:eastAsia="Calibri" w:hAnsi="Calibri" w:cs="Calibri"/>
          <w:spacing w:val="-2"/>
        </w:rPr>
        <w:t>n</w:t>
      </w:r>
      <w:r w:rsidRPr="00F3190C">
        <w:rPr>
          <w:rFonts w:ascii="Calibri" w:eastAsia="Calibri" w:hAnsi="Calibri" w:cs="Calibri"/>
          <w:spacing w:val="-1"/>
        </w:rPr>
        <w:t>g</w:t>
      </w:r>
      <w:r w:rsidRPr="00F3190C">
        <w:rPr>
          <w:rFonts w:ascii="Calibri" w:eastAsia="Calibri" w:hAnsi="Calibri" w:cs="Calibri"/>
        </w:rPr>
        <w:t>sf</w:t>
      </w:r>
      <w:r w:rsidRPr="00F3190C">
        <w:rPr>
          <w:rFonts w:ascii="Calibri" w:eastAsia="Calibri" w:hAnsi="Calibri" w:cs="Calibri"/>
          <w:spacing w:val="1"/>
        </w:rPr>
        <w:t>o</w:t>
      </w:r>
      <w:r w:rsidRPr="00F3190C">
        <w:rPr>
          <w:rFonts w:ascii="Calibri" w:eastAsia="Calibri" w:hAnsi="Calibri" w:cs="Calibri"/>
        </w:rPr>
        <w:t>r</w:t>
      </w:r>
      <w:r w:rsidRPr="00F3190C">
        <w:rPr>
          <w:rFonts w:ascii="Calibri" w:eastAsia="Calibri" w:hAnsi="Calibri" w:cs="Calibri"/>
          <w:spacing w:val="1"/>
        </w:rPr>
        <w:t>m</w:t>
      </w:r>
      <w:r w:rsidRPr="00F3190C">
        <w:rPr>
          <w:rFonts w:ascii="Calibri" w:eastAsia="Calibri" w:hAnsi="Calibri" w:cs="Calibri"/>
        </w:rPr>
        <w:t>el</w:t>
      </w:r>
      <w:r w:rsidRPr="00F3190C">
        <w:rPr>
          <w:rFonts w:ascii="Calibri" w:eastAsia="Calibri" w:hAnsi="Calibri" w:cs="Calibri"/>
          <w:spacing w:val="-6"/>
        </w:rPr>
        <w:t xml:space="preserve"> </w:t>
      </w:r>
      <w:r w:rsidRPr="00F3190C">
        <w:rPr>
          <w:rFonts w:ascii="Calibri" w:eastAsia="Calibri" w:hAnsi="Calibri" w:cs="Calibri"/>
        </w:rPr>
        <w:t>wird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</w:rPr>
        <w:t>a</w:t>
      </w:r>
      <w:r w:rsidRPr="00F3190C">
        <w:rPr>
          <w:rFonts w:ascii="Calibri" w:eastAsia="Calibri" w:hAnsi="Calibri" w:cs="Calibri"/>
          <w:spacing w:val="-1"/>
        </w:rPr>
        <w:t>ng</w:t>
      </w:r>
      <w:r w:rsidRPr="00F3190C">
        <w:rPr>
          <w:rFonts w:ascii="Calibri" w:eastAsia="Calibri" w:hAnsi="Calibri" w:cs="Calibri"/>
        </w:rPr>
        <w:t>egeben</w:t>
      </w:r>
      <w:r w:rsidRPr="00F3190C">
        <w:rPr>
          <w:rFonts w:ascii="Calibri" w:eastAsia="Calibri" w:hAnsi="Calibri" w:cs="Calibri"/>
          <w:spacing w:val="-3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un</w:t>
      </w:r>
      <w:r w:rsidRPr="00F3190C">
        <w:rPr>
          <w:rFonts w:ascii="Calibri" w:eastAsia="Calibri" w:hAnsi="Calibri" w:cs="Calibri"/>
        </w:rPr>
        <w:t>d</w:t>
      </w:r>
      <w:r w:rsidRPr="00F3190C">
        <w:rPr>
          <w:rFonts w:ascii="Calibri" w:eastAsia="Calibri" w:hAnsi="Calibri" w:cs="Calibri"/>
          <w:spacing w:val="2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d</w:t>
      </w:r>
      <w:r w:rsidRPr="00F3190C">
        <w:rPr>
          <w:rFonts w:ascii="Calibri" w:eastAsia="Calibri" w:hAnsi="Calibri" w:cs="Calibri"/>
        </w:rPr>
        <w:t>ie</w:t>
      </w:r>
      <w:r w:rsidRPr="00F3190C">
        <w:rPr>
          <w:rFonts w:ascii="Calibri" w:eastAsia="Calibri" w:hAnsi="Calibri" w:cs="Calibri"/>
          <w:spacing w:val="-1"/>
        </w:rPr>
        <w:t xml:space="preserve"> </w:t>
      </w:r>
      <w:r w:rsidRPr="00F3190C">
        <w:rPr>
          <w:rFonts w:ascii="Calibri" w:eastAsia="Calibri" w:hAnsi="Calibri" w:cs="Calibri"/>
        </w:rPr>
        <w:t>V</w:t>
      </w:r>
      <w:r w:rsidRPr="00F3190C">
        <w:rPr>
          <w:rFonts w:ascii="Calibri" w:eastAsia="Calibri" w:hAnsi="Calibri" w:cs="Calibri"/>
          <w:spacing w:val="1"/>
        </w:rPr>
        <w:t>o</w:t>
      </w:r>
      <w:r w:rsidRPr="00F3190C">
        <w:rPr>
          <w:rFonts w:ascii="Calibri" w:eastAsia="Calibri" w:hAnsi="Calibri" w:cs="Calibri"/>
        </w:rPr>
        <w:t>ra</w:t>
      </w:r>
      <w:r w:rsidRPr="00F3190C">
        <w:rPr>
          <w:rFonts w:ascii="Calibri" w:eastAsia="Calibri" w:hAnsi="Calibri" w:cs="Calibri"/>
          <w:spacing w:val="-1"/>
        </w:rPr>
        <w:t>u</w:t>
      </w:r>
      <w:r w:rsidRPr="00F3190C">
        <w:rPr>
          <w:rFonts w:ascii="Calibri" w:eastAsia="Calibri" w:hAnsi="Calibri" w:cs="Calibri"/>
        </w:rPr>
        <w:t>sse</w:t>
      </w:r>
      <w:r w:rsidRPr="00F3190C">
        <w:rPr>
          <w:rFonts w:ascii="Calibri" w:eastAsia="Calibri" w:hAnsi="Calibri" w:cs="Calibri"/>
          <w:spacing w:val="1"/>
        </w:rPr>
        <w:t>t</w:t>
      </w:r>
      <w:r w:rsidRPr="00F3190C">
        <w:rPr>
          <w:rFonts w:ascii="Calibri" w:eastAsia="Calibri" w:hAnsi="Calibri" w:cs="Calibri"/>
          <w:spacing w:val="-1"/>
        </w:rPr>
        <w:t>zung</w:t>
      </w:r>
      <w:r w:rsidRPr="00F3190C">
        <w:rPr>
          <w:rFonts w:ascii="Calibri" w:eastAsia="Calibri" w:hAnsi="Calibri" w:cs="Calibri"/>
        </w:rPr>
        <w:t>en</w:t>
      </w:r>
      <w:r w:rsidRPr="00F3190C">
        <w:rPr>
          <w:rFonts w:ascii="Calibri" w:eastAsia="Calibri" w:hAnsi="Calibri" w:cs="Calibri"/>
          <w:spacing w:val="-2"/>
        </w:rPr>
        <w:t xml:space="preserve"> </w:t>
      </w:r>
      <w:r w:rsidRPr="00F3190C">
        <w:rPr>
          <w:rFonts w:ascii="Calibri" w:eastAsia="Calibri" w:hAnsi="Calibri" w:cs="Calibri"/>
          <w:spacing w:val="-1"/>
        </w:rPr>
        <w:t>g</w:t>
      </w:r>
      <w:r w:rsidRPr="00F3190C">
        <w:rPr>
          <w:rFonts w:ascii="Calibri" w:eastAsia="Calibri" w:hAnsi="Calibri" w:cs="Calibri"/>
        </w:rPr>
        <w:t>esuc</w:t>
      </w:r>
      <w:r w:rsidRPr="00F3190C">
        <w:rPr>
          <w:rFonts w:ascii="Calibri" w:eastAsia="Calibri" w:hAnsi="Calibri" w:cs="Calibri"/>
          <w:spacing w:val="-1"/>
        </w:rPr>
        <w:t>h</w:t>
      </w:r>
      <w:r w:rsidRPr="00F3190C">
        <w:rPr>
          <w:rFonts w:ascii="Calibri" w:eastAsia="Calibri" w:hAnsi="Calibri" w:cs="Calibri"/>
        </w:rPr>
        <w:t>t.</w:t>
      </w:r>
    </w:p>
    <w:p w14:paraId="3870B8F5" w14:textId="77777777" w:rsidR="00ED1D2C" w:rsidRPr="00F3190C" w:rsidRDefault="00ED1D2C" w:rsidP="00ED1D2C">
      <w:pPr>
        <w:sectPr w:rsidR="00ED1D2C" w:rsidRPr="00F3190C">
          <w:type w:val="continuous"/>
          <w:pgSz w:w="11920" w:h="16840"/>
          <w:pgMar w:top="1080" w:right="780" w:bottom="280" w:left="800" w:header="720" w:footer="720" w:gutter="0"/>
          <w:cols w:num="2" w:space="720" w:equalWidth="0">
            <w:col w:w="1673" w:space="187"/>
            <w:col w:w="8480"/>
          </w:cols>
        </w:sectPr>
      </w:pPr>
    </w:p>
    <w:p w14:paraId="57745104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2454E145" w14:textId="3ACB3C63" w:rsidR="00ED1D2C" w:rsidRPr="00F3190C" w:rsidRDefault="00ED1D2C" w:rsidP="00C5708E">
      <w:pPr>
        <w:tabs>
          <w:tab w:val="left" w:pos="1230"/>
        </w:tabs>
        <w:spacing w:line="200" w:lineRule="exact"/>
        <w:rPr>
          <w:sz w:val="20"/>
          <w:szCs w:val="20"/>
        </w:rPr>
      </w:pPr>
    </w:p>
    <w:p w14:paraId="6752CD3C" w14:textId="77777777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6E986756" w14:textId="0AA56B39" w:rsidR="00ED1D2C" w:rsidRPr="00F3190C" w:rsidRDefault="00ED1D2C" w:rsidP="00ED1D2C">
      <w:pPr>
        <w:spacing w:line="200" w:lineRule="exact"/>
        <w:rPr>
          <w:sz w:val="20"/>
          <w:szCs w:val="20"/>
        </w:rPr>
      </w:pPr>
    </w:p>
    <w:p w14:paraId="67C147B3" w14:textId="4C5F39F0" w:rsidR="00ED1D2C" w:rsidRPr="00F3190C" w:rsidRDefault="00ED1D2C" w:rsidP="00ED1D2C">
      <w:pPr>
        <w:spacing w:before="7" w:line="200" w:lineRule="exact"/>
        <w:rPr>
          <w:sz w:val="20"/>
          <w:szCs w:val="20"/>
        </w:rPr>
      </w:pPr>
    </w:p>
    <w:p w14:paraId="7CE888CC" w14:textId="77777777" w:rsidR="00ED1D2C" w:rsidRPr="00F3190C" w:rsidRDefault="00ED1D2C" w:rsidP="00ED1D2C">
      <w:pPr>
        <w:sectPr w:rsidR="00ED1D2C" w:rsidRPr="00F3190C">
          <w:type w:val="continuous"/>
          <w:pgSz w:w="11920" w:h="16840"/>
          <w:pgMar w:top="1080" w:right="780" w:bottom="280" w:left="800" w:header="720" w:footer="720" w:gutter="0"/>
          <w:cols w:space="720"/>
        </w:sectPr>
      </w:pPr>
    </w:p>
    <w:p w14:paraId="7FD4F417" w14:textId="6E106A90" w:rsidR="00ED1D2C" w:rsidRPr="00F3190C" w:rsidRDefault="00ED1D2C" w:rsidP="00ED1D2C">
      <w:pPr>
        <w:spacing w:before="1" w:line="170" w:lineRule="exact"/>
        <w:rPr>
          <w:sz w:val="17"/>
          <w:szCs w:val="17"/>
        </w:rPr>
      </w:pPr>
    </w:p>
    <w:p w14:paraId="7F49B36B" w14:textId="6EE2AD7E" w:rsidR="00734D2E" w:rsidRDefault="00F235C0" w:rsidP="00C5708E">
      <w:pPr>
        <w:spacing w:line="302" w:lineRule="exact"/>
        <w:ind w:right="-63"/>
        <w:rPr>
          <w:rFonts w:ascii="Calibri" w:eastAsia="Calibri" w:hAnsi="Calibri" w:cs="Calibri"/>
        </w:rPr>
        <w:sectPr w:rsidR="00734D2E">
          <w:type w:val="continuous"/>
          <w:pgSz w:w="11920" w:h="16840"/>
          <w:pgMar w:top="1080" w:right="780" w:bottom="280" w:left="800" w:header="720" w:footer="720" w:gutter="0"/>
          <w:cols w:num="2" w:space="720" w:equalWidth="0">
            <w:col w:w="1404" w:space="456"/>
            <w:col w:w="8480"/>
          </w:cols>
        </w:sectPr>
      </w:pPr>
      <w:r>
        <w:rPr>
          <w:rFonts w:ascii="Cambria Math" w:eastAsia="Cambria Math" w:hAnsi="Cambria Math" w:cs="Cambria Math"/>
          <w:noProof/>
          <w:sz w:val="7"/>
          <w:szCs w:val="7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740E385" wp14:editId="6445D159">
                <wp:simplePos x="0" y="0"/>
                <wp:positionH relativeFrom="column">
                  <wp:posOffset>367342</wp:posOffset>
                </wp:positionH>
                <wp:positionV relativeFrom="paragraph">
                  <wp:posOffset>1105990</wp:posOffset>
                </wp:positionV>
                <wp:extent cx="5693637" cy="1147313"/>
                <wp:effectExtent l="0" t="0" r="21590" b="15240"/>
                <wp:wrapNone/>
                <wp:docPr id="53" name="Gruppieren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3637" cy="1147313"/>
                          <a:chOff x="0" y="0"/>
                          <a:chExt cx="6628502" cy="977900"/>
                        </a:xfrm>
                      </wpg:grpSpPr>
                      <wpg:grpSp>
                        <wpg:cNvPr id="10" name="Gruppieren 10"/>
                        <wpg:cNvGrpSpPr>
                          <a:grpSpLocks/>
                        </wpg:cNvGrpSpPr>
                        <wpg:grpSpPr bwMode="auto">
                          <a:xfrm>
                            <a:off x="8627" y="0"/>
                            <a:ext cx="6619875" cy="977900"/>
                            <a:chOff x="758" y="1551"/>
                            <a:chExt cx="10425" cy="2055"/>
                          </a:xfrm>
                        </wpg:grpSpPr>
                        <wpg:grpSp>
                          <wpg:cNvPr id="12" name="Group 74"/>
                          <wpg:cNvGrpSpPr>
                            <a:grpSpLocks/>
                          </wpg:cNvGrpSpPr>
                          <wpg:grpSpPr bwMode="auto">
                            <a:xfrm>
                              <a:off x="765" y="1559"/>
                              <a:ext cx="10410" cy="2040"/>
                              <a:chOff x="765" y="1559"/>
                              <a:chExt cx="10410" cy="2040"/>
                            </a:xfrm>
                          </wpg:grpSpPr>
                          <wps:wsp>
                            <wps:cNvPr id="13" name="Freeform 75"/>
                            <wps:cNvSpPr>
                              <a:spLocks/>
                            </wps:cNvSpPr>
                            <wps:spPr bwMode="auto">
                              <a:xfrm>
                                <a:off x="765" y="1559"/>
                                <a:ext cx="10410" cy="2040"/>
                              </a:xfrm>
                              <a:custGeom>
                                <a:avLst/>
                                <a:gdLst>
                                  <a:gd name="T0" fmla="+- 0 765 765"/>
                                  <a:gd name="T1" fmla="*/ T0 w 10410"/>
                                  <a:gd name="T2" fmla="+- 0 3599 1559"/>
                                  <a:gd name="T3" fmla="*/ 3599 h 2040"/>
                                  <a:gd name="T4" fmla="+- 0 11175 765"/>
                                  <a:gd name="T5" fmla="*/ T4 w 10410"/>
                                  <a:gd name="T6" fmla="+- 0 3599 1559"/>
                                  <a:gd name="T7" fmla="*/ 3599 h 2040"/>
                                  <a:gd name="T8" fmla="+- 0 11175 765"/>
                                  <a:gd name="T9" fmla="*/ T8 w 10410"/>
                                  <a:gd name="T10" fmla="+- 0 1559 1559"/>
                                  <a:gd name="T11" fmla="*/ 1559 h 2040"/>
                                  <a:gd name="T12" fmla="+- 0 765 765"/>
                                  <a:gd name="T13" fmla="*/ T12 w 10410"/>
                                  <a:gd name="T14" fmla="+- 0 1559 1559"/>
                                  <a:gd name="T15" fmla="*/ 1559 h 2040"/>
                                  <a:gd name="T16" fmla="+- 0 765 765"/>
                                  <a:gd name="T17" fmla="*/ T16 w 10410"/>
                                  <a:gd name="T18" fmla="+- 0 3599 1559"/>
                                  <a:gd name="T19" fmla="*/ 3599 h 204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0410" h="2040">
                                    <a:moveTo>
                                      <a:pt x="0" y="2040"/>
                                    </a:moveTo>
                                    <a:lnTo>
                                      <a:pt x="10410" y="2040"/>
                                    </a:lnTo>
                                    <a:lnTo>
                                      <a:pt x="1041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040"/>
                                    </a:lnTo>
                                  </a:path>
                                </a:pathLst>
                              </a:custGeom>
                              <a:solidFill>
                                <a:srgbClr val="548ED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4" name="Group 76"/>
                          <wpg:cNvGrpSpPr>
                            <a:grpSpLocks/>
                          </wpg:cNvGrpSpPr>
                          <wpg:grpSpPr bwMode="auto">
                            <a:xfrm>
                              <a:off x="765" y="1559"/>
                              <a:ext cx="10410" cy="2040"/>
                              <a:chOff x="765" y="1559"/>
                              <a:chExt cx="10410" cy="2040"/>
                            </a:xfrm>
                          </wpg:grpSpPr>
                          <wps:wsp>
                            <wps:cNvPr id="15" name="Freeform 77"/>
                            <wps:cNvSpPr>
                              <a:spLocks/>
                            </wps:cNvSpPr>
                            <wps:spPr bwMode="auto">
                              <a:xfrm>
                                <a:off x="765" y="1559"/>
                                <a:ext cx="10410" cy="2040"/>
                              </a:xfrm>
                              <a:custGeom>
                                <a:avLst/>
                                <a:gdLst>
                                  <a:gd name="T0" fmla="+- 0 765 765"/>
                                  <a:gd name="T1" fmla="*/ T0 w 10410"/>
                                  <a:gd name="T2" fmla="+- 0 3599 1559"/>
                                  <a:gd name="T3" fmla="*/ 3599 h 2040"/>
                                  <a:gd name="T4" fmla="+- 0 11175 765"/>
                                  <a:gd name="T5" fmla="*/ T4 w 10410"/>
                                  <a:gd name="T6" fmla="+- 0 3599 1559"/>
                                  <a:gd name="T7" fmla="*/ 3599 h 2040"/>
                                  <a:gd name="T8" fmla="+- 0 11175 765"/>
                                  <a:gd name="T9" fmla="*/ T8 w 10410"/>
                                  <a:gd name="T10" fmla="+- 0 1559 1559"/>
                                  <a:gd name="T11" fmla="*/ 1559 h 2040"/>
                                  <a:gd name="T12" fmla="+- 0 765 765"/>
                                  <a:gd name="T13" fmla="*/ T12 w 10410"/>
                                  <a:gd name="T14" fmla="+- 0 1559 1559"/>
                                  <a:gd name="T15" fmla="*/ 1559 h 2040"/>
                                  <a:gd name="T16" fmla="+- 0 765 765"/>
                                  <a:gd name="T17" fmla="*/ T16 w 10410"/>
                                  <a:gd name="T18" fmla="+- 0 3599 1559"/>
                                  <a:gd name="T19" fmla="*/ 3599 h 204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0410" h="2040">
                                    <a:moveTo>
                                      <a:pt x="0" y="2040"/>
                                    </a:moveTo>
                                    <a:lnTo>
                                      <a:pt x="10410" y="2040"/>
                                    </a:lnTo>
                                    <a:lnTo>
                                      <a:pt x="1041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04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00" name="Textfeld 100"/>
                        <wps:cNvSpPr txBox="1"/>
                        <wps:spPr>
                          <a:xfrm>
                            <a:off x="0" y="0"/>
                            <a:ext cx="6572885" cy="9740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506781" w14:textId="77777777" w:rsidR="00984735" w:rsidRPr="00ED1D2C" w:rsidRDefault="00984735" w:rsidP="00ED1D2C">
                              <w:pPr>
                                <w:spacing w:line="385" w:lineRule="exact"/>
                                <w:ind w:left="117" w:right="-20"/>
                                <w:rPr>
                                  <w:rFonts w:ascii="Calibri" w:eastAsia="Calibri" w:hAnsi="Calibri" w:cs="Calibri"/>
                                  <w:sz w:val="28"/>
                                  <w:szCs w:val="28"/>
                                </w:rPr>
                              </w:pP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D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4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Lösungs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f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o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m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position w:val="1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l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6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f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ü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3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Kub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sch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2"/>
                                  <w:position w:val="1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3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l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eichu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gen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6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li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efe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position w:val="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t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8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3"/>
                                  <w:position w:val="1"/>
                                  <w:sz w:val="28"/>
                                  <w:szCs w:val="28"/>
                                </w:rPr>
                                <w:t>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5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in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position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best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2"/>
                                  <w:position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m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position w:val="1"/>
                                  <w:sz w:val="28"/>
                                  <w:szCs w:val="28"/>
                                </w:rPr>
                                <w:t>m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position w:val="1"/>
                                  <w:sz w:val="28"/>
                                  <w:szCs w:val="28"/>
                                </w:rPr>
                                <w:t>t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position w:val="1"/>
                                  <w:sz w:val="28"/>
                                  <w:szCs w:val="28"/>
                                </w:rPr>
                                <w:t>en</w:t>
                              </w:r>
                            </w:p>
                            <w:p w14:paraId="129FB701" w14:textId="77777777" w:rsidR="00984735" w:rsidRPr="00CD5FBE" w:rsidRDefault="00984735" w:rsidP="00984735">
                              <w:pPr>
                                <w:spacing w:before="58" w:line="274" w:lineRule="auto"/>
                                <w:ind w:left="117" w:right="1324"/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Fä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2"/>
                                  <w:sz w:val="28"/>
                                  <w:szCs w:val="28"/>
                                </w:rPr>
                                <w:t>l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l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8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ein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be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f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edi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2"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endes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9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3"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ebn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s.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8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D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a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mit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7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ist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sie,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m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t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schied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6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z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2"/>
                                  <w:sz w:val="28"/>
                                  <w:szCs w:val="28"/>
                                </w:rPr>
                                <w:t>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r qu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a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dra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ti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schen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9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Lö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s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un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s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f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o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m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4"/>
                                  <w:sz w:val="28"/>
                                  <w:szCs w:val="28"/>
                                </w:rPr>
                                <w:t>l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,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8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k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ein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5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3"/>
                                  <w:sz w:val="28"/>
                                  <w:szCs w:val="28"/>
                                </w:rPr>
                                <w:t>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ve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2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sa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l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es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W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r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-1"/>
                                  <w:sz w:val="28"/>
                                  <w:szCs w:val="28"/>
                                </w:rPr>
                                <w:t>k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z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2"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u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pacing w:val="1"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ED1D2C">
                                <w:rPr>
                                  <w:rFonts w:ascii="Calibri" w:eastAsia="Calibri" w:hAnsi="Calibri" w:cs="Calibri"/>
                                  <w:color w:val="FFFFFF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53" o:spid="_x0000_s1028" style="position:absolute;margin-left:28.9pt;margin-top:87.1pt;width:448.3pt;height:90.35pt;z-index:251665408;mso-width-relative:margin;mso-height-relative:margin" coordsize="66285,9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">
                <v:group id="Gruppieren 10" o:spid="_x0000_s1029" style="position:absolute;left:86;width:66199;height:9779" coordorigin="758,1551" coordsize="10425,20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group id="Group 74" o:spid="_x0000_s1030" style="position:absolute;left:765;top:1559;width:10410;height:2040" coordorigin="765,1559" coordsize="10410,2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<v:shape id="Freeform 75" o:spid="_x0000_s1031" style="position:absolute;left:765;top:1559;width:10410;height:2040;visibility:visible;mso-wrap-style:square;v-text-anchor:top" coordsize="10410,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SIWMAA&#10;AADbAAAADwAAAGRycy9kb3ducmV2LnhtbERPTWvCQBC9C/6HZQQvUjdaaiW6iohCb8XU3qfZMQlm&#10;Z+PuGqO/3i0UepvH+5zlujO1aMn5yrKCyTgBQZxbXXGh4Pi1f5mD8AFZY22ZFNzJw3rV7y0x1fbG&#10;B2qzUIgYwj5FBWUITSqlz0sy6Me2IY7cyTqDIUJXSO3wFsNNLadJMpMGK44NJTa0LSk/Z1ejIGRv&#10;m1H3nb0/LnonD1vX/nj8VGo46DYLEIG68C/+c3/oOP8Vfn+J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pSIWMAAAADbAAAADwAAAAAAAAAAAAAAAACYAgAAZHJzL2Rvd25y&#10;ZXYueG1sUEsFBgAAAAAEAAQA9QAAAIUDAAAAAA==&#10;" path="m,2040r10410,l10410,,,,,2040e" fillcolor="#548ed4" stroked="f">
                      <v:path arrowok="t" o:connecttype="custom" o:connectlocs="0,3599;10410,3599;10410,1559;0,1559;0,3599" o:connectangles="0,0,0,0,0"/>
                    </v:shape>
                  </v:group>
                  <v:group id="Group 76" o:spid="_x0000_s1032" style="position:absolute;left:765;top:1559;width:10410;height:2040" coordorigin="765,1559" coordsize="10410,2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<v:shape id="Freeform 77" o:spid="_x0000_s1033" style="position:absolute;left:765;top:1559;width:10410;height:2040;visibility:visible;mso-wrap-style:square;v-text-anchor:top" coordsize="10410,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079sYA&#10;AADbAAAADwAAAGRycy9kb3ducmV2LnhtbESPQWvCQBCF7wX/wzIFL9JsjK1IdBUVxN7apvXgbciO&#10;2dDsbMhuNP77bqHQ2wzvzfverDaDbcSVOl87VjBNUhDEpdM1Vwq+Pg9PCxA+IGtsHJOCO3nYrEcP&#10;K8y1u/EHXYtQiRjCPkcFJoQ2l9KXhiz6xLXEUbu4zmKIa1dJ3eEthttGZmk6lxZrjgSDLe0Nld9F&#10;byN3omfZ+/P83L/ds+Nimza7iTkpNX4ctksQgYbwb/67ftWx/gv8/hIH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R079sYAAADbAAAADwAAAAAAAAAAAAAAAACYAgAAZHJz&#10;L2Rvd25yZXYueG1sUEsFBgAAAAAEAAQA9QAAAIsDAAAAAA==&#10;" path="m,2040r10410,l10410,,,,,2040xe" filled="f">
                      <v:path arrowok="t" o:connecttype="custom" o:connectlocs="0,3599;10410,3599;10410,1559;0,1559;0,3599" o:connectangles="0,0,0,0,0"/>
                    </v:shape>
                  </v:group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00" o:spid="_x0000_s1034" type="#_x0000_t202" style="position:absolute;width:65728;height:9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QKA8cA&#10;AADcAAAADwAAAGRycy9kb3ducmV2LnhtbESPzWvCQBDF7wX/h2WE3upGoUVSNyIBaRF78OPS2zQ7&#10;+aDZ2ZhdNfav7xwEbzO8N+/9ZrEcXKsu1IfGs4HpJAFFXHjbcGXgeFi/zEGFiGyx9UwGbhRgmY2e&#10;Fphaf+UdXfaxUhLCIUUDdYxdqnUoanIYJr4jFq30vcMoa19p2+NVwl2rZ0nyph02LA01dpTXVPzu&#10;z87AJl9/4e5n5uZ/bf6xLVfd6fj9aszzeFi9g4o0xIf5fv1pBT8RfHlGJt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UCgPHAAAA3AAAAA8AAAAAAAAAAAAAAAAAmAIAAGRy&#10;cy9kb3ducmV2LnhtbFBLBQYAAAAABAAEAPUAAACMAwAAAAA=&#10;" filled="f" stroked="f" strokeweight=".5pt">
                  <v:textbox>
                    <w:txbxContent>
                      <w:p w14:paraId="67506781" w14:textId="77777777" w:rsidR="00984735" w:rsidRPr="00ED1D2C" w:rsidRDefault="00984735" w:rsidP="00ED1D2C">
                        <w:pPr>
                          <w:spacing w:line="385" w:lineRule="exact"/>
                          <w:ind w:left="117" w:right="-20"/>
                          <w:rPr>
                            <w:rFonts w:ascii="Calibri" w:eastAsia="Calibri" w:hAnsi="Calibri" w:cs="Calibri"/>
                            <w:sz w:val="28"/>
                            <w:szCs w:val="28"/>
                          </w:rPr>
                        </w:pP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D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4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Lösungs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f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o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m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position w:val="1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l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6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f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ü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3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Kub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sch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2"/>
                            <w:position w:val="1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3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G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l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eichu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gen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6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li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efe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position w:val="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t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8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3"/>
                            <w:position w:val="1"/>
                            <w:sz w:val="28"/>
                            <w:szCs w:val="28"/>
                          </w:rPr>
                          <w:t>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5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in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position w:val="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best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2"/>
                            <w:position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m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position w:val="1"/>
                            <w:sz w:val="28"/>
                            <w:szCs w:val="28"/>
                          </w:rPr>
                          <w:t>m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position w:val="1"/>
                            <w:sz w:val="28"/>
                            <w:szCs w:val="28"/>
                          </w:rPr>
                          <w:t>t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position w:val="1"/>
                            <w:sz w:val="28"/>
                            <w:szCs w:val="28"/>
                          </w:rPr>
                          <w:t>en</w:t>
                        </w:r>
                      </w:p>
                      <w:p w14:paraId="129FB701" w14:textId="77777777" w:rsidR="00984735" w:rsidRPr="00CD5FBE" w:rsidRDefault="00984735" w:rsidP="00984735">
                        <w:pPr>
                          <w:spacing w:before="58" w:line="274" w:lineRule="auto"/>
                          <w:ind w:left="117" w:right="1324"/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</w:pP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Fä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2"/>
                            <w:sz w:val="28"/>
                            <w:szCs w:val="28"/>
                          </w:rPr>
                          <w:t>l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l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8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ein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4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be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f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edi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2"/>
                            <w:sz w:val="28"/>
                            <w:szCs w:val="28"/>
                          </w:rPr>
                          <w:t>g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endes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9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3"/>
                            <w:sz w:val="28"/>
                            <w:szCs w:val="28"/>
                          </w:rPr>
                          <w:t>g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ebn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s.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8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D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a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mit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7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ist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sie,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m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t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schied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6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z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2"/>
                            <w:sz w:val="28"/>
                            <w:szCs w:val="28"/>
                          </w:rPr>
                          <w:t>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r qu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a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dra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ti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schen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9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Lö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s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un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g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s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f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o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m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4"/>
                            <w:sz w:val="28"/>
                            <w:szCs w:val="28"/>
                          </w:rPr>
                          <w:t>l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,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8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k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ein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5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3"/>
                            <w:sz w:val="28"/>
                            <w:szCs w:val="28"/>
                          </w:rPr>
                          <w:t>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n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i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ve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2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sa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l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es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4"/>
                            <w:sz w:val="28"/>
                            <w:szCs w:val="28"/>
                          </w:rPr>
                          <w:t xml:space="preserve"> 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W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r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-1"/>
                            <w:sz w:val="28"/>
                            <w:szCs w:val="28"/>
                          </w:rPr>
                          <w:t>k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z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2"/>
                            <w:sz w:val="28"/>
                            <w:szCs w:val="28"/>
                          </w:rPr>
                          <w:t>e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u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pacing w:val="1"/>
                            <w:sz w:val="28"/>
                            <w:szCs w:val="28"/>
                          </w:rPr>
                          <w:t>g</w:t>
                        </w:r>
                        <w:r w:rsidRPr="00ED1D2C">
                          <w:rPr>
                            <w:rFonts w:ascii="Calibri" w:eastAsia="Calibri" w:hAnsi="Calibri" w:cs="Calibri"/>
                            <w:color w:val="FFFFFF"/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5708E">
        <w:rPr>
          <w:rFonts w:ascii="Cambria Math" w:eastAsia="Cambria Math" w:hAnsi="Cambria Math" w:cs="Cambria Math"/>
          <w:noProof/>
          <w:sz w:val="7"/>
          <w:szCs w:val="7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B62009" wp14:editId="1133EDC4">
                <wp:simplePos x="0" y="0"/>
                <wp:positionH relativeFrom="column">
                  <wp:posOffset>96520</wp:posOffset>
                </wp:positionH>
                <wp:positionV relativeFrom="paragraph">
                  <wp:posOffset>76883</wp:posOffset>
                </wp:positionV>
                <wp:extent cx="1323975" cy="723900"/>
                <wp:effectExtent l="0" t="0" r="0" b="0"/>
                <wp:wrapNone/>
                <wp:docPr id="1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35CF13" w14:textId="77777777" w:rsidR="00F235C0" w:rsidRPr="00C20478" w:rsidRDefault="002675AC" w:rsidP="00F235C0">
                            <w:pPr>
                              <w:rPr>
                                <w:rFonts w:eastAsiaTheme="minorEastAsia"/>
                                <w:color w:val="FFFFFF" w:themeColor="background1"/>
                                <w:sz w:val="10"/>
                                <w:szCs w:val="8"/>
                                <w:lang w:val="en-US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FFFF" w:themeColor="background1"/>
                                        <w:sz w:val="10"/>
                                        <w:szCs w:val="8"/>
                                        <w:lang w:val="en-US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FFFF" w:themeColor="background1"/>
                                            <w:sz w:val="10"/>
                                            <w:szCs w:val="8"/>
                                            <w:lang w:val="en-US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FFFF" w:themeColor="background1"/>
                                            <w:sz w:val="10"/>
                                            <w:szCs w:val="8"/>
                                            <w:lang w:val="en-US"/>
                                          </w:rPr>
                                          <m:t>p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FFFFFF" w:themeColor="background1"/>
                                            <w:sz w:val="10"/>
                                            <w:szCs w:val="8"/>
                                            <w:lang w:val="en-US"/>
                                          </w:rPr>
                                          <m:t>3</m:t>
                                        </m:r>
                                      </m:sup>
                                    </m:sSup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FFFFFF" w:themeColor="background1"/>
                                        <w:sz w:val="10"/>
                                        <w:szCs w:val="8"/>
                                        <w:lang w:val="en-US"/>
                                      </w:rPr>
                                      <m:t>27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FFFFFF" w:themeColor="background1"/>
                                    <w:sz w:val="10"/>
                                    <w:szCs w:val="8"/>
                                    <w:lang w:val="en-US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FFFF" w:themeColor="background1"/>
                                        <w:sz w:val="10"/>
                                        <w:szCs w:val="8"/>
                                        <w:lang w:val="en-US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FFFF" w:themeColor="background1"/>
                                            <w:sz w:val="10"/>
                                            <w:szCs w:val="8"/>
                                            <w:lang w:val="en-US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FFFF" w:themeColor="background1"/>
                                            <w:sz w:val="10"/>
                                            <w:szCs w:val="8"/>
                                            <w:lang w:val="en-US"/>
                                          </w:rPr>
                                          <m:t>q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FFFFFF" w:themeColor="background1"/>
                                            <w:sz w:val="10"/>
                                            <w:szCs w:val="8"/>
                                            <w:lang w:val="en-US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FFFFFF" w:themeColor="background1"/>
                                        <w:sz w:val="10"/>
                                        <w:szCs w:val="8"/>
                                        <w:lang w:val="en-US"/>
                                      </w:rPr>
                                      <m:t>4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FFFFFF" w:themeColor="background1"/>
                                    <w:sz w:val="10"/>
                                    <w:szCs w:val="8"/>
                                    <w:lang w:val="en-US"/>
                                  </w:rPr>
                                  <m:t>&gt;0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7.6pt;margin-top:6.05pt;width:104.25pt;height:5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" filled="f" stroked="f">
                <v:textbox>
                  <w:txbxContent>
                    <w:p w14:paraId="5835CF13" w14:textId="77777777" w:rsidR="00F235C0" w:rsidRPr="00C20478" w:rsidRDefault="00F235C0" w:rsidP="00F235C0">
                      <w:pPr>
                        <w:rPr>
                          <w:rFonts w:eastAsiaTheme="minorEastAsia"/>
                          <w:color w:val="FFFFFF" w:themeColor="background1"/>
                          <w:sz w:val="10"/>
                          <w:szCs w:val="8"/>
                          <w:lang w:val="en-US"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FFFFFF" w:themeColor="background1"/>
                                  <w:sz w:val="10"/>
                                  <w:szCs w:val="8"/>
                                  <w:lang w:val="en-US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FFFF" w:themeColor="background1"/>
                                      <w:sz w:val="10"/>
                                      <w:szCs w:val="8"/>
                                      <w:lang w:val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FFFF" w:themeColor="background1"/>
                                      <w:sz w:val="10"/>
                                      <w:szCs w:val="8"/>
                                      <w:lang w:val="en-US"/>
                                    </w:rPr>
                                    <m:t>p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FFFF" w:themeColor="background1"/>
                                      <w:sz w:val="10"/>
                                      <w:szCs w:val="8"/>
                                      <w:lang w:val="en-US"/>
                                    </w:rPr>
                                    <m:t>3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FFFFFF" w:themeColor="background1"/>
                                  <w:sz w:val="10"/>
                                  <w:szCs w:val="8"/>
                                  <w:lang w:val="en-US"/>
                                </w:rPr>
                                <m:t>27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FFFFFF" w:themeColor="background1"/>
                              <w:sz w:val="10"/>
                              <w:szCs w:val="8"/>
                              <w:lang w:val="en-US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FFFFFF" w:themeColor="background1"/>
                                  <w:sz w:val="10"/>
                                  <w:szCs w:val="8"/>
                                  <w:lang w:val="en-US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FFFF" w:themeColor="background1"/>
                                      <w:sz w:val="10"/>
                                      <w:szCs w:val="8"/>
                                      <w:lang w:val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FFFF" w:themeColor="background1"/>
                                      <w:sz w:val="10"/>
                                      <w:szCs w:val="8"/>
                                      <w:lang w:val="en-US"/>
                                    </w:rPr>
                                    <m:t>q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FFFF" w:themeColor="background1"/>
                                      <w:sz w:val="10"/>
                                      <w:szCs w:val="8"/>
                                      <w:lang w:val="en-US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FFFFFF" w:themeColor="background1"/>
                                  <w:sz w:val="10"/>
                                  <w:szCs w:val="8"/>
                                  <w:lang w:val="en-US"/>
                                </w:rPr>
                                <m:t>4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FFFFFF" w:themeColor="background1"/>
                              <w:sz w:val="10"/>
                              <w:szCs w:val="8"/>
                              <w:lang w:val="en-US"/>
                            </w:rPr>
                            <m:t>&gt;0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ED1D2C" w:rsidRPr="00F3190C">
        <w:br w:type="column"/>
      </w:r>
      <w:r w:rsidR="00ED1D2C" w:rsidRPr="00F3190C">
        <w:rPr>
          <w:rFonts w:ascii="Calibri" w:eastAsia="Calibri" w:hAnsi="Calibri" w:cs="Calibri"/>
        </w:rPr>
        <w:lastRenderedPageBreak/>
        <w:t>•Erk</w:t>
      </w:r>
      <w:r w:rsidR="00ED1D2C" w:rsidRPr="00F3190C">
        <w:rPr>
          <w:rFonts w:ascii="Calibri" w:eastAsia="Calibri" w:hAnsi="Calibri" w:cs="Calibri"/>
          <w:spacing w:val="1"/>
        </w:rPr>
        <w:t>e</w:t>
      </w:r>
      <w:r w:rsidR="00ED1D2C" w:rsidRPr="00F3190C">
        <w:rPr>
          <w:rFonts w:ascii="Calibri" w:eastAsia="Calibri" w:hAnsi="Calibri" w:cs="Calibri"/>
          <w:spacing w:val="-1"/>
        </w:rPr>
        <w:t>nn</w:t>
      </w:r>
      <w:r w:rsidR="00ED1D2C" w:rsidRPr="00F3190C">
        <w:rPr>
          <w:rFonts w:ascii="Calibri" w:eastAsia="Calibri" w:hAnsi="Calibri" w:cs="Calibri"/>
        </w:rPr>
        <w:t>en</w:t>
      </w:r>
      <w:r w:rsidR="00ED1D2C" w:rsidRPr="00F3190C">
        <w:rPr>
          <w:rFonts w:ascii="Calibri" w:eastAsia="Calibri" w:hAnsi="Calibri" w:cs="Calibri"/>
          <w:spacing w:val="-2"/>
        </w:rPr>
        <w:t xml:space="preserve"> </w:t>
      </w:r>
      <w:r w:rsidR="00ED1D2C" w:rsidRPr="00F3190C">
        <w:rPr>
          <w:rFonts w:ascii="Calibri" w:eastAsia="Calibri" w:hAnsi="Calibri" w:cs="Calibri"/>
          <w:spacing w:val="-1"/>
        </w:rPr>
        <w:t>d</w:t>
      </w:r>
      <w:r w:rsidR="00ED1D2C" w:rsidRPr="00F3190C">
        <w:rPr>
          <w:rFonts w:ascii="Calibri" w:eastAsia="Calibri" w:hAnsi="Calibri" w:cs="Calibri"/>
        </w:rPr>
        <w:t>es</w:t>
      </w:r>
      <w:r w:rsidR="00ED1D2C" w:rsidRPr="00F3190C">
        <w:rPr>
          <w:rFonts w:ascii="Calibri" w:eastAsia="Calibri" w:hAnsi="Calibri" w:cs="Calibri"/>
          <w:spacing w:val="-1"/>
        </w:rPr>
        <w:t xml:space="preserve"> </w:t>
      </w:r>
      <w:r w:rsidR="00ED1D2C" w:rsidRPr="00F3190C">
        <w:rPr>
          <w:rFonts w:ascii="Calibri" w:eastAsia="Calibri" w:hAnsi="Calibri" w:cs="Calibri"/>
        </w:rPr>
        <w:t>Z</w:t>
      </w:r>
      <w:r w:rsidR="00ED1D2C" w:rsidRPr="00F3190C">
        <w:rPr>
          <w:rFonts w:ascii="Calibri" w:eastAsia="Calibri" w:hAnsi="Calibri" w:cs="Calibri"/>
          <w:spacing w:val="-1"/>
        </w:rPr>
        <w:t>u</w:t>
      </w:r>
      <w:r w:rsidR="00ED1D2C" w:rsidRPr="00F3190C">
        <w:rPr>
          <w:rFonts w:ascii="Calibri" w:eastAsia="Calibri" w:hAnsi="Calibri" w:cs="Calibri"/>
        </w:rPr>
        <w:t>sa</w:t>
      </w:r>
      <w:r w:rsidR="00ED1D2C" w:rsidRPr="00F3190C">
        <w:rPr>
          <w:rFonts w:ascii="Calibri" w:eastAsia="Calibri" w:hAnsi="Calibri" w:cs="Calibri"/>
          <w:spacing w:val="1"/>
        </w:rPr>
        <w:t>mm</w:t>
      </w:r>
      <w:r w:rsidR="00ED1D2C" w:rsidRPr="00F3190C">
        <w:rPr>
          <w:rFonts w:ascii="Calibri" w:eastAsia="Calibri" w:hAnsi="Calibri" w:cs="Calibri"/>
        </w:rPr>
        <w:t>en</w:t>
      </w:r>
      <w:r w:rsidR="00ED1D2C" w:rsidRPr="00F3190C">
        <w:rPr>
          <w:rFonts w:ascii="Calibri" w:eastAsia="Calibri" w:hAnsi="Calibri" w:cs="Calibri"/>
          <w:spacing w:val="-1"/>
        </w:rPr>
        <w:t>h</w:t>
      </w:r>
      <w:r w:rsidR="00ED1D2C" w:rsidRPr="00F3190C">
        <w:rPr>
          <w:rFonts w:ascii="Calibri" w:eastAsia="Calibri" w:hAnsi="Calibri" w:cs="Calibri"/>
        </w:rPr>
        <w:t>a</w:t>
      </w:r>
      <w:r w:rsidR="00ED1D2C" w:rsidRPr="00F3190C">
        <w:rPr>
          <w:rFonts w:ascii="Calibri" w:eastAsia="Calibri" w:hAnsi="Calibri" w:cs="Calibri"/>
          <w:spacing w:val="-1"/>
        </w:rPr>
        <w:t>ng</w:t>
      </w:r>
      <w:r w:rsidR="00ED1D2C" w:rsidRPr="00F3190C">
        <w:rPr>
          <w:rFonts w:ascii="Calibri" w:eastAsia="Calibri" w:hAnsi="Calibri" w:cs="Calibri"/>
        </w:rPr>
        <w:t>s</w:t>
      </w:r>
      <w:r w:rsidR="00ED1D2C" w:rsidRPr="00F3190C">
        <w:rPr>
          <w:rFonts w:ascii="Calibri" w:eastAsia="Calibri" w:hAnsi="Calibri" w:cs="Calibri"/>
          <w:spacing w:val="-4"/>
        </w:rPr>
        <w:t xml:space="preserve"> </w:t>
      </w:r>
      <w:r w:rsidR="00ED1D2C" w:rsidRPr="00F3190C">
        <w:rPr>
          <w:rFonts w:ascii="Calibri" w:eastAsia="Calibri" w:hAnsi="Calibri" w:cs="Calibri"/>
          <w:spacing w:val="-1"/>
        </w:rPr>
        <w:t>z</w:t>
      </w:r>
      <w:r w:rsidR="00ED1D2C" w:rsidRPr="00F3190C">
        <w:rPr>
          <w:rFonts w:ascii="Calibri" w:eastAsia="Calibri" w:hAnsi="Calibri" w:cs="Calibri"/>
        </w:rPr>
        <w:t>wischen</w:t>
      </w:r>
      <w:r w:rsidR="00ED1D2C" w:rsidRPr="00F3190C">
        <w:rPr>
          <w:rFonts w:ascii="Calibri" w:eastAsia="Calibri" w:hAnsi="Calibri" w:cs="Calibri"/>
          <w:spacing w:val="-2"/>
        </w:rPr>
        <w:t xml:space="preserve"> </w:t>
      </w:r>
      <w:r w:rsidR="00ED1D2C" w:rsidRPr="00F3190C">
        <w:rPr>
          <w:rFonts w:ascii="Calibri" w:eastAsia="Calibri" w:hAnsi="Calibri" w:cs="Calibri"/>
        </w:rPr>
        <w:t>V</w:t>
      </w:r>
      <w:r w:rsidR="00ED1D2C" w:rsidRPr="00F3190C">
        <w:rPr>
          <w:rFonts w:ascii="Calibri" w:eastAsia="Calibri" w:hAnsi="Calibri" w:cs="Calibri"/>
          <w:spacing w:val="1"/>
        </w:rPr>
        <w:t>o</w:t>
      </w:r>
      <w:r w:rsidR="00ED1D2C" w:rsidRPr="00F3190C">
        <w:rPr>
          <w:rFonts w:ascii="Calibri" w:eastAsia="Calibri" w:hAnsi="Calibri" w:cs="Calibri"/>
        </w:rPr>
        <w:t>ra</w:t>
      </w:r>
      <w:r w:rsidR="00ED1D2C" w:rsidRPr="00F3190C">
        <w:rPr>
          <w:rFonts w:ascii="Calibri" w:eastAsia="Calibri" w:hAnsi="Calibri" w:cs="Calibri"/>
          <w:spacing w:val="-1"/>
        </w:rPr>
        <w:t>u</w:t>
      </w:r>
      <w:r w:rsidR="00ED1D2C" w:rsidRPr="00F3190C">
        <w:rPr>
          <w:rFonts w:ascii="Calibri" w:eastAsia="Calibri" w:hAnsi="Calibri" w:cs="Calibri"/>
        </w:rPr>
        <w:t>sse</w:t>
      </w:r>
      <w:r w:rsidR="00ED1D2C" w:rsidRPr="00F3190C">
        <w:rPr>
          <w:rFonts w:ascii="Calibri" w:eastAsia="Calibri" w:hAnsi="Calibri" w:cs="Calibri"/>
          <w:spacing w:val="1"/>
        </w:rPr>
        <w:t>t</w:t>
      </w:r>
      <w:r w:rsidR="00ED1D2C" w:rsidRPr="00F3190C">
        <w:rPr>
          <w:rFonts w:ascii="Calibri" w:eastAsia="Calibri" w:hAnsi="Calibri" w:cs="Calibri"/>
          <w:spacing w:val="-1"/>
        </w:rPr>
        <w:t>zun</w:t>
      </w:r>
      <w:r w:rsidR="00ED1D2C" w:rsidRPr="00F3190C">
        <w:rPr>
          <w:rFonts w:ascii="Calibri" w:eastAsia="Calibri" w:hAnsi="Calibri" w:cs="Calibri"/>
        </w:rPr>
        <w:t>g</w:t>
      </w:r>
      <w:r w:rsidR="00ED1D2C" w:rsidRPr="00F3190C">
        <w:rPr>
          <w:rFonts w:ascii="Calibri" w:eastAsia="Calibri" w:hAnsi="Calibri" w:cs="Calibri"/>
          <w:spacing w:val="-3"/>
        </w:rPr>
        <w:t xml:space="preserve"> </w:t>
      </w:r>
      <w:r w:rsidR="00ED1D2C" w:rsidRPr="00F3190C">
        <w:rPr>
          <w:rFonts w:ascii="Calibri" w:eastAsia="Calibri" w:hAnsi="Calibri" w:cs="Calibri"/>
          <w:spacing w:val="-1"/>
        </w:rPr>
        <w:t>un</w:t>
      </w:r>
      <w:r w:rsidR="00ED1D2C" w:rsidRPr="00F3190C">
        <w:rPr>
          <w:rFonts w:ascii="Calibri" w:eastAsia="Calibri" w:hAnsi="Calibri" w:cs="Calibri"/>
        </w:rPr>
        <w:t>d</w:t>
      </w:r>
      <w:r w:rsidR="00ED1D2C" w:rsidRPr="00F3190C">
        <w:rPr>
          <w:rFonts w:ascii="Calibri" w:eastAsia="Calibri" w:hAnsi="Calibri" w:cs="Calibri"/>
          <w:spacing w:val="-1"/>
        </w:rPr>
        <w:t xml:space="preserve"> </w:t>
      </w:r>
      <w:r w:rsidR="00ED1D2C" w:rsidRPr="00F3190C">
        <w:rPr>
          <w:rFonts w:ascii="Calibri" w:eastAsia="Calibri" w:hAnsi="Calibri" w:cs="Calibri"/>
        </w:rPr>
        <w:t>A</w:t>
      </w:r>
      <w:r w:rsidR="00ED1D2C" w:rsidRPr="00F3190C">
        <w:rPr>
          <w:rFonts w:ascii="Calibri" w:eastAsia="Calibri" w:hAnsi="Calibri" w:cs="Calibri"/>
          <w:spacing w:val="-1"/>
        </w:rPr>
        <w:t>nz</w:t>
      </w:r>
      <w:r w:rsidR="00ED1D2C" w:rsidRPr="00F3190C">
        <w:rPr>
          <w:rFonts w:ascii="Calibri" w:eastAsia="Calibri" w:hAnsi="Calibri" w:cs="Calibri"/>
        </w:rPr>
        <w:t>a</w:t>
      </w:r>
      <w:r w:rsidR="00ED1D2C" w:rsidRPr="00F3190C">
        <w:rPr>
          <w:rFonts w:ascii="Calibri" w:eastAsia="Calibri" w:hAnsi="Calibri" w:cs="Calibri"/>
          <w:spacing w:val="-1"/>
        </w:rPr>
        <w:t>h</w:t>
      </w:r>
      <w:r w:rsidR="00ED1D2C" w:rsidRPr="00F3190C">
        <w:rPr>
          <w:rFonts w:ascii="Calibri" w:eastAsia="Calibri" w:hAnsi="Calibri" w:cs="Calibri"/>
        </w:rPr>
        <w:t xml:space="preserve">l der </w:t>
      </w:r>
      <w:r w:rsidR="00ED1D2C" w:rsidRPr="00F3190C">
        <w:rPr>
          <w:rFonts w:ascii="Calibri" w:eastAsia="Calibri" w:hAnsi="Calibri" w:cs="Calibri"/>
          <w:spacing w:val="1"/>
        </w:rPr>
        <w:t>Lö</w:t>
      </w:r>
      <w:r w:rsidR="00ED1D2C" w:rsidRPr="00F3190C">
        <w:rPr>
          <w:rFonts w:ascii="Calibri" w:eastAsia="Calibri" w:hAnsi="Calibri" w:cs="Calibri"/>
        </w:rPr>
        <w:t>su</w:t>
      </w:r>
      <w:r w:rsidR="00ED1D2C" w:rsidRPr="00F3190C">
        <w:rPr>
          <w:rFonts w:ascii="Calibri" w:eastAsia="Calibri" w:hAnsi="Calibri" w:cs="Calibri"/>
          <w:spacing w:val="-2"/>
        </w:rPr>
        <w:t>n</w:t>
      </w:r>
      <w:r w:rsidR="00ED1D2C" w:rsidRPr="00F3190C">
        <w:rPr>
          <w:rFonts w:ascii="Calibri" w:eastAsia="Calibri" w:hAnsi="Calibri" w:cs="Calibri"/>
          <w:spacing w:val="-1"/>
        </w:rPr>
        <w:t>g</w:t>
      </w:r>
      <w:r w:rsidR="00ED1D2C" w:rsidRPr="00F3190C">
        <w:rPr>
          <w:rFonts w:ascii="Calibri" w:eastAsia="Calibri" w:hAnsi="Calibri" w:cs="Calibri"/>
        </w:rPr>
        <w:t>e</w:t>
      </w:r>
      <w:r w:rsidR="00A604B4">
        <w:rPr>
          <w:rFonts w:ascii="Calibri" w:eastAsia="Calibri" w:hAnsi="Calibri" w:cs="Calibri"/>
        </w:rPr>
        <w:t>n.</w:t>
      </w:r>
    </w:p>
    <w:p w14:paraId="6797ABE8" w14:textId="77777777" w:rsidR="008C483F" w:rsidRPr="008C483F" w:rsidRDefault="008C483F">
      <w:pPr>
        <w:spacing w:line="74" w:lineRule="exact"/>
        <w:ind w:right="-20"/>
        <w:rPr>
          <w:rFonts w:ascii="Cambria Math" w:eastAsia="Cambria Math" w:hAnsi="Cambria Math" w:cs="Cambria Math"/>
          <w:sz w:val="12"/>
          <w:szCs w:val="7"/>
        </w:rPr>
      </w:pPr>
    </w:p>
    <w:sectPr w:rsidR="008C483F" w:rsidRPr="008C483F" w:rsidSect="00F84DA9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 w:code="9"/>
      <w:pgMar w:top="1616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1C0C0F" w14:textId="77777777" w:rsidR="00984735" w:rsidRDefault="00984735">
      <w:r>
        <w:separator/>
      </w:r>
    </w:p>
  </w:endnote>
  <w:endnote w:type="continuationSeparator" w:id="0">
    <w:p w14:paraId="776E091B" w14:textId="77777777" w:rsidR="00984735" w:rsidRDefault="009847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5488531"/>
      <w:docPartObj>
        <w:docPartGallery w:val="Page Numbers (Bottom of Page)"/>
        <w:docPartUnique/>
      </w:docPartObj>
    </w:sdtPr>
    <w:sdtEndPr/>
    <w:sdtContent>
      <w:p w14:paraId="0117B662" w14:textId="2B7450A8" w:rsidR="00984735" w:rsidRDefault="00984735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75AC">
          <w:rPr>
            <w:noProof/>
          </w:rPr>
          <w:t>10</w:t>
        </w:r>
        <w:r>
          <w:fldChar w:fldCharType="end"/>
        </w:r>
      </w:p>
    </w:sdtContent>
  </w:sdt>
  <w:p w14:paraId="4BA7FEA0" w14:textId="77777777" w:rsidR="008C483F" w:rsidRDefault="008C483F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9D2DA6" w14:textId="77777777" w:rsidR="00984735" w:rsidRPr="00942134" w:rsidRDefault="00984735" w:rsidP="00A61C98">
    <w:pPr>
      <w:pStyle w:val="Fuzeile"/>
      <w:framePr w:wrap="around" w:vAnchor="text" w:hAnchor="margin" w:xAlign="outside" w:y="1"/>
      <w:rPr>
        <w:rStyle w:val="Seitenzahl"/>
        <w:color w:val="808080"/>
        <w:sz w:val="16"/>
        <w:szCs w:val="16"/>
      </w:rPr>
    </w:pPr>
    <w:r w:rsidRPr="00942134">
      <w:rPr>
        <w:rStyle w:val="Seitenzahl"/>
        <w:color w:val="808080"/>
        <w:sz w:val="16"/>
        <w:szCs w:val="16"/>
      </w:rPr>
      <w:fldChar w:fldCharType="begin"/>
    </w:r>
    <w:r w:rsidRPr="00942134">
      <w:rPr>
        <w:rStyle w:val="Seitenzahl"/>
        <w:color w:val="808080"/>
        <w:sz w:val="16"/>
        <w:szCs w:val="16"/>
      </w:rPr>
      <w:instrText xml:space="preserve">PAGE  </w:instrText>
    </w:r>
    <w:r w:rsidRPr="00942134">
      <w:rPr>
        <w:rStyle w:val="Seitenzahl"/>
        <w:color w:val="808080"/>
        <w:sz w:val="16"/>
        <w:szCs w:val="16"/>
      </w:rPr>
      <w:fldChar w:fldCharType="separate"/>
    </w:r>
    <w:r>
      <w:rPr>
        <w:rStyle w:val="Seitenzahl"/>
        <w:noProof/>
        <w:color w:val="808080"/>
        <w:sz w:val="16"/>
        <w:szCs w:val="16"/>
      </w:rPr>
      <w:t>2</w:t>
    </w:r>
    <w:r w:rsidRPr="00942134">
      <w:rPr>
        <w:rStyle w:val="Seitenzahl"/>
        <w:color w:val="808080"/>
        <w:sz w:val="16"/>
        <w:szCs w:val="16"/>
      </w:rPr>
      <w:fldChar w:fldCharType="end"/>
    </w:r>
  </w:p>
  <w:p w14:paraId="309D2DA7" w14:textId="77777777" w:rsidR="00984735" w:rsidRDefault="00984735" w:rsidP="008D54DA">
    <w:pPr>
      <w:pStyle w:val="Fuzeile"/>
      <w:ind w:right="360"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60098337"/>
      <w:docPartObj>
        <w:docPartGallery w:val="Page Numbers (Bottom of Page)"/>
        <w:docPartUnique/>
      </w:docPartObj>
    </w:sdtPr>
    <w:sdtEndPr/>
    <w:sdtContent>
      <w:p w14:paraId="3E5F0528" w14:textId="151C0C89" w:rsidR="00984735" w:rsidRDefault="00984735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75AC">
          <w:rPr>
            <w:noProof/>
          </w:rPr>
          <w:t>11</w:t>
        </w:r>
        <w:r>
          <w:fldChar w:fldCharType="end"/>
        </w:r>
      </w:p>
    </w:sdtContent>
  </w:sdt>
  <w:p w14:paraId="309D2DA9" w14:textId="7BCE8F5E" w:rsidR="00984735" w:rsidRDefault="00984735" w:rsidP="008D54DA">
    <w:pPr>
      <w:pStyle w:val="Fuzeile"/>
      <w:ind w:right="360"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0FE523" w14:textId="77777777" w:rsidR="00984735" w:rsidRDefault="0098473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89B78C0" w14:textId="77777777" w:rsidR="00984735" w:rsidRDefault="00984735">
      <w:r>
        <w:separator/>
      </w:r>
    </w:p>
  </w:footnote>
  <w:footnote w:type="continuationSeparator" w:id="0">
    <w:p w14:paraId="0C34431D" w14:textId="77777777" w:rsidR="00984735" w:rsidRDefault="0098473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C6EB95" w14:textId="77777777" w:rsidR="00984735" w:rsidRDefault="00984735" w:rsidP="00B12D8F">
    <w:pPr>
      <w:pStyle w:val="Kopfzeile"/>
      <w:tabs>
        <w:tab w:val="clear" w:pos="4536"/>
        <w:tab w:val="clear" w:pos="9072"/>
        <w:tab w:val="left" w:pos="4110"/>
        <w:tab w:val="left" w:pos="8103"/>
      </w:tabs>
    </w:pPr>
    <w:r w:rsidRPr="00A30C53">
      <w:rPr>
        <w:noProof/>
        <w:color w:val="808080"/>
        <w:szCs w:val="20"/>
      </w:rPr>
      <w:drawing>
        <wp:anchor distT="0" distB="0" distL="114300" distR="114300" simplePos="0" relativeHeight="251661312" behindDoc="0" locked="0" layoutInCell="1" allowOverlap="1" wp14:anchorId="693C2955" wp14:editId="440A80D0">
          <wp:simplePos x="0" y="0"/>
          <wp:positionH relativeFrom="column">
            <wp:posOffset>-38100</wp:posOffset>
          </wp:positionH>
          <wp:positionV relativeFrom="paragraph">
            <wp:posOffset>43815</wp:posOffset>
          </wp:positionV>
          <wp:extent cx="302260" cy="266700"/>
          <wp:effectExtent l="0" t="0" r="2540" b="0"/>
          <wp:wrapNone/>
          <wp:docPr id="55" name="Bild 4" descr="LS-Logo L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S-Logo L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26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ellenraster"/>
      <w:tblW w:w="9322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69"/>
      <w:gridCol w:w="1842"/>
      <w:gridCol w:w="4111"/>
    </w:tblGrid>
    <w:tr w:rsidR="00984735" w14:paraId="2F936D26" w14:textId="77777777" w:rsidTr="00984735">
      <w:tc>
        <w:tcPr>
          <w:tcW w:w="3369" w:type="dxa"/>
        </w:tcPr>
        <w:p w14:paraId="0F48931E" w14:textId="77777777" w:rsidR="00984735" w:rsidRDefault="00984735" w:rsidP="00984735">
          <w:pPr>
            <w:pStyle w:val="Kopfzeile"/>
            <w:tabs>
              <w:tab w:val="clear" w:pos="4536"/>
              <w:tab w:val="clear" w:pos="9072"/>
              <w:tab w:val="left" w:pos="8103"/>
            </w:tabs>
          </w:pPr>
        </w:p>
      </w:tc>
      <w:tc>
        <w:tcPr>
          <w:tcW w:w="1842" w:type="dxa"/>
        </w:tcPr>
        <w:p w14:paraId="6E408D29" w14:textId="77777777" w:rsidR="00984735" w:rsidRDefault="00984735" w:rsidP="00984735">
          <w:pPr>
            <w:pStyle w:val="Kopfzeile"/>
            <w:tabs>
              <w:tab w:val="clear" w:pos="4536"/>
              <w:tab w:val="clear" w:pos="9072"/>
              <w:tab w:val="left" w:pos="8103"/>
            </w:tabs>
          </w:pPr>
          <w:r w:rsidRPr="00A30C53">
            <w:rPr>
              <w:noProof/>
              <w:color w:val="808080"/>
              <w:szCs w:val="20"/>
            </w:rPr>
            <w:t>Mathe+</w:t>
          </w:r>
        </w:p>
      </w:tc>
      <w:tc>
        <w:tcPr>
          <w:tcW w:w="4111" w:type="dxa"/>
        </w:tcPr>
        <w:p w14:paraId="3D743EA1" w14:textId="77777777" w:rsidR="00984735" w:rsidRDefault="00984735" w:rsidP="00984735">
          <w:pPr>
            <w:pStyle w:val="Kopfzeile"/>
            <w:tabs>
              <w:tab w:val="clear" w:pos="4536"/>
              <w:tab w:val="clear" w:pos="9072"/>
              <w:tab w:val="left" w:pos="8103"/>
            </w:tabs>
            <w:jc w:val="right"/>
          </w:pPr>
          <w:r>
            <w:rPr>
              <w:noProof/>
              <w:color w:val="808080"/>
              <w:szCs w:val="20"/>
            </w:rPr>
            <w:fldChar w:fldCharType="begin"/>
          </w:r>
          <w:r>
            <w:rPr>
              <w:noProof/>
              <w:color w:val="808080"/>
              <w:szCs w:val="20"/>
            </w:rPr>
            <w:instrText xml:space="preserve"> FILENAME  -docx \* MERGEFORMAT </w:instrText>
          </w:r>
          <w:r>
            <w:rPr>
              <w:noProof/>
              <w:color w:val="808080"/>
              <w:szCs w:val="20"/>
            </w:rPr>
            <w:fldChar w:fldCharType="separate"/>
          </w:r>
          <w:r>
            <w:rPr>
              <w:noProof/>
              <w:color w:val="808080"/>
              <w:szCs w:val="20"/>
            </w:rPr>
            <w:t>2.4 Kubische Gleichung Arbeitsblatt</w:t>
          </w:r>
          <w:r>
            <w:rPr>
              <w:noProof/>
              <w:color w:val="808080"/>
              <w:szCs w:val="20"/>
            </w:rPr>
            <w:fldChar w:fldCharType="end"/>
          </w:r>
        </w:p>
      </w:tc>
    </w:tr>
  </w:tbl>
  <w:p w14:paraId="45CF094B" w14:textId="77777777" w:rsidR="00984735" w:rsidRDefault="00984735" w:rsidP="00B12D8F">
    <w:pPr>
      <w:pStyle w:val="Kopfzeile"/>
    </w:pPr>
  </w:p>
  <w:p w14:paraId="07FE2772" w14:textId="77777777" w:rsidR="00984735" w:rsidRDefault="00984735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5C01E4" w14:textId="77777777" w:rsidR="00984735" w:rsidRDefault="00984735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C96CEB" w14:textId="77777777" w:rsidR="00984735" w:rsidRDefault="00984735" w:rsidP="00B81A92">
    <w:pPr>
      <w:pStyle w:val="Kopfzeile"/>
      <w:tabs>
        <w:tab w:val="clear" w:pos="4536"/>
        <w:tab w:val="clear" w:pos="9072"/>
        <w:tab w:val="left" w:pos="4110"/>
        <w:tab w:val="left" w:pos="8103"/>
      </w:tabs>
    </w:pPr>
    <w:r w:rsidRPr="00A30C53">
      <w:rPr>
        <w:noProof/>
        <w:color w:val="808080"/>
        <w:szCs w:val="20"/>
      </w:rPr>
      <w:drawing>
        <wp:anchor distT="0" distB="0" distL="114300" distR="114300" simplePos="0" relativeHeight="251659264" behindDoc="0" locked="0" layoutInCell="1" allowOverlap="1" wp14:anchorId="3CA69AE5" wp14:editId="5E910D12">
          <wp:simplePos x="0" y="0"/>
          <wp:positionH relativeFrom="column">
            <wp:posOffset>-38100</wp:posOffset>
          </wp:positionH>
          <wp:positionV relativeFrom="paragraph">
            <wp:posOffset>43815</wp:posOffset>
          </wp:positionV>
          <wp:extent cx="302260" cy="266700"/>
          <wp:effectExtent l="0" t="0" r="2540" b="0"/>
          <wp:wrapNone/>
          <wp:docPr id="5" name="Bild 4" descr="LS-Logo L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S-Logo L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26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ellenraster"/>
      <w:tblW w:w="9322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69"/>
      <w:gridCol w:w="1842"/>
      <w:gridCol w:w="4111"/>
    </w:tblGrid>
    <w:tr w:rsidR="00984735" w14:paraId="5212F750" w14:textId="77777777" w:rsidTr="00513555">
      <w:tc>
        <w:tcPr>
          <w:tcW w:w="3369" w:type="dxa"/>
        </w:tcPr>
        <w:p w14:paraId="2E643921" w14:textId="77777777" w:rsidR="00984735" w:rsidRDefault="00984735" w:rsidP="00513555">
          <w:pPr>
            <w:pStyle w:val="Kopfzeile"/>
            <w:tabs>
              <w:tab w:val="clear" w:pos="4536"/>
              <w:tab w:val="clear" w:pos="9072"/>
              <w:tab w:val="left" w:pos="8103"/>
            </w:tabs>
          </w:pPr>
        </w:p>
      </w:tc>
      <w:tc>
        <w:tcPr>
          <w:tcW w:w="1842" w:type="dxa"/>
        </w:tcPr>
        <w:p w14:paraId="55F084F3" w14:textId="77777777" w:rsidR="00984735" w:rsidRDefault="00984735" w:rsidP="00513555">
          <w:pPr>
            <w:pStyle w:val="Kopfzeile"/>
            <w:tabs>
              <w:tab w:val="clear" w:pos="4536"/>
              <w:tab w:val="clear" w:pos="9072"/>
              <w:tab w:val="left" w:pos="8103"/>
            </w:tabs>
          </w:pPr>
          <w:r w:rsidRPr="00A30C53">
            <w:rPr>
              <w:noProof/>
              <w:color w:val="808080"/>
              <w:szCs w:val="20"/>
            </w:rPr>
            <w:t>Mathe+</w:t>
          </w:r>
        </w:p>
      </w:tc>
      <w:tc>
        <w:tcPr>
          <w:tcW w:w="4111" w:type="dxa"/>
        </w:tcPr>
        <w:p w14:paraId="07292F94" w14:textId="66D32391" w:rsidR="00984735" w:rsidRDefault="00984735" w:rsidP="00513555">
          <w:pPr>
            <w:pStyle w:val="Kopfzeile"/>
            <w:tabs>
              <w:tab w:val="clear" w:pos="4536"/>
              <w:tab w:val="clear" w:pos="9072"/>
              <w:tab w:val="left" w:pos="8103"/>
            </w:tabs>
            <w:jc w:val="right"/>
          </w:pPr>
          <w:r>
            <w:rPr>
              <w:noProof/>
              <w:color w:val="808080"/>
              <w:szCs w:val="20"/>
            </w:rPr>
            <w:fldChar w:fldCharType="begin"/>
          </w:r>
          <w:r>
            <w:rPr>
              <w:noProof/>
              <w:color w:val="808080"/>
              <w:szCs w:val="20"/>
            </w:rPr>
            <w:instrText xml:space="preserve"> FILENAME  -docx \* MERGEFORMAT </w:instrText>
          </w:r>
          <w:r>
            <w:rPr>
              <w:noProof/>
              <w:color w:val="808080"/>
              <w:szCs w:val="20"/>
            </w:rPr>
            <w:fldChar w:fldCharType="separate"/>
          </w:r>
          <w:r>
            <w:rPr>
              <w:noProof/>
              <w:color w:val="808080"/>
              <w:sz w:val="20"/>
            </w:rPr>
            <w:t>2.4 Kubische Gleichungen</w:t>
          </w:r>
          <w:r>
            <w:rPr>
              <w:noProof/>
              <w:color w:val="808080"/>
              <w:szCs w:val="20"/>
            </w:rPr>
            <w:t xml:space="preserve"> </w:t>
          </w:r>
          <w:r>
            <w:rPr>
              <w:noProof/>
              <w:color w:val="808080"/>
              <w:szCs w:val="20"/>
            </w:rPr>
            <w:fldChar w:fldCharType="end"/>
          </w:r>
        </w:p>
      </w:tc>
    </w:tr>
  </w:tbl>
  <w:p w14:paraId="309D2DA5" w14:textId="295A8B7B" w:rsidR="00984735" w:rsidRPr="008D54DA" w:rsidRDefault="00984735">
    <w:pPr>
      <w:pStyle w:val="Kopfzeile"/>
      <w:rPr>
        <w:color w:val="808080"/>
        <w:sz w:val="20"/>
        <w:szCs w:val="2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1B505D" w14:textId="77777777" w:rsidR="00984735" w:rsidRDefault="00984735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EB944C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021C5D3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632C69"/>
    <w:multiLevelType w:val="hybridMultilevel"/>
    <w:tmpl w:val="DEE460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327A04"/>
    <w:multiLevelType w:val="multilevel"/>
    <w:tmpl w:val="874CD9F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27EB2397"/>
    <w:multiLevelType w:val="multilevel"/>
    <w:tmpl w:val="6C18322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284"/>
        </w:tabs>
        <w:ind w:left="792" w:hanging="73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309D222C"/>
    <w:multiLevelType w:val="multilevel"/>
    <w:tmpl w:val="F184E758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926179E"/>
    <w:multiLevelType w:val="multilevel"/>
    <w:tmpl w:val="0407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474559EB"/>
    <w:multiLevelType w:val="multilevel"/>
    <w:tmpl w:val="334AEF3E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Restart w:val="0"/>
      <w:lvlText w:val="%1.%2."/>
      <w:lvlJc w:val="left"/>
      <w:pPr>
        <w:tabs>
          <w:tab w:val="num" w:pos="284"/>
        </w:tabs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1224" w:hanging="122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>
    <w:nsid w:val="4B6F2F07"/>
    <w:multiLevelType w:val="multilevel"/>
    <w:tmpl w:val="0407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4CA81C47"/>
    <w:multiLevelType w:val="hybridMultilevel"/>
    <w:tmpl w:val="2AAA078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D61522C"/>
    <w:multiLevelType w:val="hybridMultilevel"/>
    <w:tmpl w:val="6C4894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8E0DA2"/>
    <w:multiLevelType w:val="hybridMultilevel"/>
    <w:tmpl w:val="571EADE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087BD3"/>
    <w:multiLevelType w:val="multilevel"/>
    <w:tmpl w:val="5E28AB4E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>
    <w:nsid w:val="502612DC"/>
    <w:multiLevelType w:val="hybridMultilevel"/>
    <w:tmpl w:val="712E69C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0627425"/>
    <w:multiLevelType w:val="multilevel"/>
    <w:tmpl w:val="39B89E2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5128393F"/>
    <w:multiLevelType w:val="multilevel"/>
    <w:tmpl w:val="C0228F0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ascii="Arial Narrow" w:hAnsi="Arial Narrow"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284"/>
        </w:tabs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1224" w:hanging="122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>
    <w:nsid w:val="54BB400D"/>
    <w:multiLevelType w:val="multilevel"/>
    <w:tmpl w:val="C0228F0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284"/>
        </w:tabs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1224" w:hanging="122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57B8040B"/>
    <w:multiLevelType w:val="multilevel"/>
    <w:tmpl w:val="39B89E24"/>
    <w:lvl w:ilvl="0">
      <w:start w:val="1"/>
      <w:numFmt w:val="decimal"/>
      <w:pStyle w:val="LSberschrift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LSberschrift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LSberschrift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8">
    <w:nsid w:val="58673558"/>
    <w:multiLevelType w:val="multilevel"/>
    <w:tmpl w:val="F184E758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>
    <w:nsid w:val="5B615CBB"/>
    <w:multiLevelType w:val="multilevel"/>
    <w:tmpl w:val="79A8877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5C6C592D"/>
    <w:multiLevelType w:val="multilevel"/>
    <w:tmpl w:val="13D6688E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284"/>
        </w:tabs>
        <w:ind w:left="792" w:hanging="73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1">
    <w:nsid w:val="5D2C2151"/>
    <w:multiLevelType w:val="multilevel"/>
    <w:tmpl w:val="C0228F0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ascii="Arial Narrow" w:hAnsi="Arial Narrow"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284"/>
        </w:tabs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1224" w:hanging="122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5FDF355B"/>
    <w:multiLevelType w:val="hybridMultilevel"/>
    <w:tmpl w:val="511C0A0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40F5000"/>
    <w:multiLevelType w:val="multilevel"/>
    <w:tmpl w:val="C0228F0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ascii="Arial Narrow" w:hAnsi="Arial Narrow"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284"/>
        </w:tabs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1224" w:hanging="122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4">
    <w:nsid w:val="659A7EE0"/>
    <w:multiLevelType w:val="multilevel"/>
    <w:tmpl w:val="0407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5">
    <w:nsid w:val="711C000E"/>
    <w:multiLevelType w:val="multilevel"/>
    <w:tmpl w:val="0407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6">
    <w:nsid w:val="74E833EC"/>
    <w:multiLevelType w:val="hybridMultilevel"/>
    <w:tmpl w:val="4F0622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3"/>
  </w:num>
  <w:num w:numId="3">
    <w:abstractNumId w:val="1"/>
  </w:num>
  <w:num w:numId="4">
    <w:abstractNumId w:val="12"/>
  </w:num>
  <w:num w:numId="5">
    <w:abstractNumId w:val="15"/>
    <w:lvlOverride w:ilvl="0">
      <w:lvl w:ilvl="0">
        <w:start w:val="1"/>
        <w:numFmt w:val="decimal"/>
        <w:lvlText w:val="%1"/>
        <w:lvlJc w:val="left"/>
        <w:pPr>
          <w:tabs>
            <w:tab w:val="num" w:pos="432"/>
          </w:tabs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576"/>
          </w:tabs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720"/>
          </w:tabs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64"/>
          </w:tabs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08"/>
          </w:tabs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6">
    <w:abstractNumId w:val="25"/>
  </w:num>
  <w:num w:numId="7">
    <w:abstractNumId w:val="4"/>
  </w:num>
  <w:num w:numId="8">
    <w:abstractNumId w:val="20"/>
  </w:num>
  <w:num w:numId="9">
    <w:abstractNumId w:val="5"/>
  </w:num>
  <w:num w:numId="10">
    <w:abstractNumId w:val="24"/>
  </w:num>
  <w:num w:numId="11">
    <w:abstractNumId w:val="7"/>
  </w:num>
  <w:num w:numId="12">
    <w:abstractNumId w:val="16"/>
  </w:num>
  <w:num w:numId="13">
    <w:abstractNumId w:val="8"/>
  </w:num>
  <w:num w:numId="14">
    <w:abstractNumId w:val="21"/>
  </w:num>
  <w:num w:numId="15">
    <w:abstractNumId w:val="18"/>
  </w:num>
  <w:num w:numId="16">
    <w:abstractNumId w:val="6"/>
  </w:num>
  <w:num w:numId="17">
    <w:abstractNumId w:val="17"/>
  </w:num>
  <w:num w:numId="18">
    <w:abstractNumId w:val="19"/>
  </w:num>
  <w:num w:numId="19">
    <w:abstractNumId w:val="3"/>
  </w:num>
  <w:num w:numId="20">
    <w:abstractNumId w:val="14"/>
  </w:num>
  <w:num w:numId="21">
    <w:abstractNumId w:val="23"/>
  </w:num>
  <w:num w:numId="22">
    <w:abstractNumId w:val="2"/>
  </w:num>
  <w:num w:numId="23">
    <w:abstractNumId w:val="9"/>
  </w:num>
  <w:num w:numId="24">
    <w:abstractNumId w:val="26"/>
  </w:num>
  <w:num w:numId="25">
    <w:abstractNumId w:val="11"/>
  </w:num>
  <w:num w:numId="26">
    <w:abstractNumId w:val="10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mirrorMargins/>
  <w:proofState w:spelling="clean" w:grammar="clean"/>
  <w:attachedTemplate r:id="rId1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08"/>
  <w:autoHyphenation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7BC7"/>
    <w:rsid w:val="00005C03"/>
    <w:rsid w:val="00007074"/>
    <w:rsid w:val="00026A44"/>
    <w:rsid w:val="00034F4E"/>
    <w:rsid w:val="0003605E"/>
    <w:rsid w:val="000402B5"/>
    <w:rsid w:val="00055140"/>
    <w:rsid w:val="00063F02"/>
    <w:rsid w:val="000652A1"/>
    <w:rsid w:val="00071A39"/>
    <w:rsid w:val="00071CD0"/>
    <w:rsid w:val="000778EF"/>
    <w:rsid w:val="000B450D"/>
    <w:rsid w:val="000B734D"/>
    <w:rsid w:val="000C0622"/>
    <w:rsid w:val="000C17EA"/>
    <w:rsid w:val="000D02A4"/>
    <w:rsid w:val="000E5B58"/>
    <w:rsid w:val="000F0FAA"/>
    <w:rsid w:val="000F4ADD"/>
    <w:rsid w:val="001055D9"/>
    <w:rsid w:val="00107BC7"/>
    <w:rsid w:val="00116CF0"/>
    <w:rsid w:val="00122A06"/>
    <w:rsid w:val="00143B1A"/>
    <w:rsid w:val="00157962"/>
    <w:rsid w:val="00157E6D"/>
    <w:rsid w:val="00170640"/>
    <w:rsid w:val="001737E9"/>
    <w:rsid w:val="00192067"/>
    <w:rsid w:val="001C0B99"/>
    <w:rsid w:val="001D407F"/>
    <w:rsid w:val="001E03B5"/>
    <w:rsid w:val="001F0D4C"/>
    <w:rsid w:val="00201056"/>
    <w:rsid w:val="00203069"/>
    <w:rsid w:val="00204EC3"/>
    <w:rsid w:val="002204C6"/>
    <w:rsid w:val="0023593D"/>
    <w:rsid w:val="00235E0A"/>
    <w:rsid w:val="0023692D"/>
    <w:rsid w:val="0024375B"/>
    <w:rsid w:val="00251981"/>
    <w:rsid w:val="002675AC"/>
    <w:rsid w:val="002773E6"/>
    <w:rsid w:val="00284277"/>
    <w:rsid w:val="002A5DAD"/>
    <w:rsid w:val="002A66DF"/>
    <w:rsid w:val="002C3C0B"/>
    <w:rsid w:val="002C6BC8"/>
    <w:rsid w:val="002E3133"/>
    <w:rsid w:val="0033767E"/>
    <w:rsid w:val="00341135"/>
    <w:rsid w:val="00354A87"/>
    <w:rsid w:val="00364DEA"/>
    <w:rsid w:val="00371A45"/>
    <w:rsid w:val="003731E8"/>
    <w:rsid w:val="00381971"/>
    <w:rsid w:val="00385B0E"/>
    <w:rsid w:val="003A0D0B"/>
    <w:rsid w:val="003A4513"/>
    <w:rsid w:val="003A7584"/>
    <w:rsid w:val="003B771D"/>
    <w:rsid w:val="003D5E51"/>
    <w:rsid w:val="003E4A0C"/>
    <w:rsid w:val="003E5315"/>
    <w:rsid w:val="003F6526"/>
    <w:rsid w:val="00403985"/>
    <w:rsid w:val="00424CA0"/>
    <w:rsid w:val="00427E5D"/>
    <w:rsid w:val="004434EA"/>
    <w:rsid w:val="00454A8D"/>
    <w:rsid w:val="004609C0"/>
    <w:rsid w:val="00461A60"/>
    <w:rsid w:val="00473702"/>
    <w:rsid w:val="004772B1"/>
    <w:rsid w:val="004D6055"/>
    <w:rsid w:val="004E7610"/>
    <w:rsid w:val="004F07A0"/>
    <w:rsid w:val="004F6C58"/>
    <w:rsid w:val="00507E7B"/>
    <w:rsid w:val="00512AC3"/>
    <w:rsid w:val="00513555"/>
    <w:rsid w:val="0052622C"/>
    <w:rsid w:val="00526B00"/>
    <w:rsid w:val="005620DE"/>
    <w:rsid w:val="00564E18"/>
    <w:rsid w:val="005653AE"/>
    <w:rsid w:val="00575EA2"/>
    <w:rsid w:val="00580F3F"/>
    <w:rsid w:val="005877DB"/>
    <w:rsid w:val="00592774"/>
    <w:rsid w:val="00595298"/>
    <w:rsid w:val="005C045C"/>
    <w:rsid w:val="005D427E"/>
    <w:rsid w:val="005E3867"/>
    <w:rsid w:val="005E3BAA"/>
    <w:rsid w:val="005E70FD"/>
    <w:rsid w:val="005E7281"/>
    <w:rsid w:val="005F6605"/>
    <w:rsid w:val="006047C3"/>
    <w:rsid w:val="0060782F"/>
    <w:rsid w:val="0063100A"/>
    <w:rsid w:val="0063710D"/>
    <w:rsid w:val="00647F81"/>
    <w:rsid w:val="0065665E"/>
    <w:rsid w:val="00663B0B"/>
    <w:rsid w:val="006656DA"/>
    <w:rsid w:val="006675F6"/>
    <w:rsid w:val="00675A8E"/>
    <w:rsid w:val="00696651"/>
    <w:rsid w:val="006C025B"/>
    <w:rsid w:val="006D439A"/>
    <w:rsid w:val="006D5815"/>
    <w:rsid w:val="006D65B3"/>
    <w:rsid w:val="006E079C"/>
    <w:rsid w:val="006E3CAE"/>
    <w:rsid w:val="006F3E8C"/>
    <w:rsid w:val="006F7EA3"/>
    <w:rsid w:val="007063AB"/>
    <w:rsid w:val="00715EA6"/>
    <w:rsid w:val="00721505"/>
    <w:rsid w:val="00734D2E"/>
    <w:rsid w:val="00741F06"/>
    <w:rsid w:val="0074258B"/>
    <w:rsid w:val="00755628"/>
    <w:rsid w:val="00757897"/>
    <w:rsid w:val="00780905"/>
    <w:rsid w:val="0079020E"/>
    <w:rsid w:val="00792E93"/>
    <w:rsid w:val="00793573"/>
    <w:rsid w:val="007D62CB"/>
    <w:rsid w:val="007D6415"/>
    <w:rsid w:val="007F1788"/>
    <w:rsid w:val="00800B6F"/>
    <w:rsid w:val="00802562"/>
    <w:rsid w:val="00826AF5"/>
    <w:rsid w:val="00841AB6"/>
    <w:rsid w:val="00851435"/>
    <w:rsid w:val="00856664"/>
    <w:rsid w:val="00880CCF"/>
    <w:rsid w:val="00893C96"/>
    <w:rsid w:val="00894E34"/>
    <w:rsid w:val="00897B38"/>
    <w:rsid w:val="008A37C8"/>
    <w:rsid w:val="008B02BC"/>
    <w:rsid w:val="008C2772"/>
    <w:rsid w:val="008C483F"/>
    <w:rsid w:val="008D54DA"/>
    <w:rsid w:val="008E3020"/>
    <w:rsid w:val="008F2ED4"/>
    <w:rsid w:val="00917FBE"/>
    <w:rsid w:val="00923245"/>
    <w:rsid w:val="00932B6A"/>
    <w:rsid w:val="00935E9C"/>
    <w:rsid w:val="00942134"/>
    <w:rsid w:val="0094646F"/>
    <w:rsid w:val="009468E0"/>
    <w:rsid w:val="00951096"/>
    <w:rsid w:val="0097468B"/>
    <w:rsid w:val="009773B1"/>
    <w:rsid w:val="0098424E"/>
    <w:rsid w:val="00984735"/>
    <w:rsid w:val="009849B6"/>
    <w:rsid w:val="009A304E"/>
    <w:rsid w:val="009A6EEB"/>
    <w:rsid w:val="009C034D"/>
    <w:rsid w:val="009C0CA0"/>
    <w:rsid w:val="009D0B27"/>
    <w:rsid w:val="009D2399"/>
    <w:rsid w:val="009E4024"/>
    <w:rsid w:val="00A01090"/>
    <w:rsid w:val="00A05B41"/>
    <w:rsid w:val="00A069C4"/>
    <w:rsid w:val="00A2210F"/>
    <w:rsid w:val="00A419C9"/>
    <w:rsid w:val="00A604B4"/>
    <w:rsid w:val="00A61C98"/>
    <w:rsid w:val="00A6202E"/>
    <w:rsid w:val="00A7779F"/>
    <w:rsid w:val="00A8278F"/>
    <w:rsid w:val="00A90681"/>
    <w:rsid w:val="00A9340F"/>
    <w:rsid w:val="00A94591"/>
    <w:rsid w:val="00AA3DD4"/>
    <w:rsid w:val="00AB6E73"/>
    <w:rsid w:val="00AC7DA6"/>
    <w:rsid w:val="00AD0CDE"/>
    <w:rsid w:val="00AD1028"/>
    <w:rsid w:val="00AE1300"/>
    <w:rsid w:val="00B026A6"/>
    <w:rsid w:val="00B03CDE"/>
    <w:rsid w:val="00B057F1"/>
    <w:rsid w:val="00B05948"/>
    <w:rsid w:val="00B12D8F"/>
    <w:rsid w:val="00B16C22"/>
    <w:rsid w:val="00B23D80"/>
    <w:rsid w:val="00B26F7E"/>
    <w:rsid w:val="00B36BFF"/>
    <w:rsid w:val="00B431D6"/>
    <w:rsid w:val="00B511CA"/>
    <w:rsid w:val="00B714DE"/>
    <w:rsid w:val="00B77055"/>
    <w:rsid w:val="00B81A92"/>
    <w:rsid w:val="00B875FF"/>
    <w:rsid w:val="00BA19FD"/>
    <w:rsid w:val="00BA3CC7"/>
    <w:rsid w:val="00BB33DC"/>
    <w:rsid w:val="00BB3F09"/>
    <w:rsid w:val="00BB5966"/>
    <w:rsid w:val="00BB61CC"/>
    <w:rsid w:val="00BC1CA8"/>
    <w:rsid w:val="00BC6E90"/>
    <w:rsid w:val="00BD6CD9"/>
    <w:rsid w:val="00BE0BD2"/>
    <w:rsid w:val="00BE7963"/>
    <w:rsid w:val="00BF4178"/>
    <w:rsid w:val="00BF5B8F"/>
    <w:rsid w:val="00BF5C01"/>
    <w:rsid w:val="00BF6BCB"/>
    <w:rsid w:val="00C0200E"/>
    <w:rsid w:val="00C07AEB"/>
    <w:rsid w:val="00C108E9"/>
    <w:rsid w:val="00C11A6D"/>
    <w:rsid w:val="00C1233E"/>
    <w:rsid w:val="00C20478"/>
    <w:rsid w:val="00C33C5C"/>
    <w:rsid w:val="00C37ED5"/>
    <w:rsid w:val="00C535D1"/>
    <w:rsid w:val="00C56F3A"/>
    <w:rsid w:val="00C5708E"/>
    <w:rsid w:val="00C57564"/>
    <w:rsid w:val="00C660B3"/>
    <w:rsid w:val="00C67985"/>
    <w:rsid w:val="00C74D5B"/>
    <w:rsid w:val="00D00615"/>
    <w:rsid w:val="00D12434"/>
    <w:rsid w:val="00D12EB6"/>
    <w:rsid w:val="00D148CE"/>
    <w:rsid w:val="00D16D34"/>
    <w:rsid w:val="00D23DB4"/>
    <w:rsid w:val="00D44738"/>
    <w:rsid w:val="00D54CA8"/>
    <w:rsid w:val="00D5658F"/>
    <w:rsid w:val="00D75643"/>
    <w:rsid w:val="00DB1BBF"/>
    <w:rsid w:val="00DC2330"/>
    <w:rsid w:val="00DF0915"/>
    <w:rsid w:val="00E04909"/>
    <w:rsid w:val="00E04B87"/>
    <w:rsid w:val="00E270CD"/>
    <w:rsid w:val="00E357AB"/>
    <w:rsid w:val="00E4757D"/>
    <w:rsid w:val="00E6612D"/>
    <w:rsid w:val="00E70711"/>
    <w:rsid w:val="00E721C9"/>
    <w:rsid w:val="00E940D0"/>
    <w:rsid w:val="00EA2552"/>
    <w:rsid w:val="00EB4322"/>
    <w:rsid w:val="00EB5BFA"/>
    <w:rsid w:val="00EC5492"/>
    <w:rsid w:val="00ED1D2C"/>
    <w:rsid w:val="00ED5F2C"/>
    <w:rsid w:val="00EE1BB4"/>
    <w:rsid w:val="00EF77B0"/>
    <w:rsid w:val="00F017FF"/>
    <w:rsid w:val="00F02534"/>
    <w:rsid w:val="00F02A0F"/>
    <w:rsid w:val="00F06927"/>
    <w:rsid w:val="00F113D4"/>
    <w:rsid w:val="00F235C0"/>
    <w:rsid w:val="00F36D7B"/>
    <w:rsid w:val="00F43BBD"/>
    <w:rsid w:val="00F73631"/>
    <w:rsid w:val="00F84DA9"/>
    <w:rsid w:val="00F850C6"/>
    <w:rsid w:val="00F865F8"/>
    <w:rsid w:val="00F9544A"/>
    <w:rsid w:val="00FA0D15"/>
    <w:rsid w:val="00FA45EC"/>
    <w:rsid w:val="00FB4EFC"/>
    <w:rsid w:val="00FE4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/>
    <o:shapelayout v:ext="edit">
      <o:idmap v:ext="edit" data="1"/>
    </o:shapelayout>
  </w:shapeDefaults>
  <w:decimalSymbol w:val=","/>
  <w:listSeparator w:val=";"/>
  <w14:docId w14:val="309D2D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B02BC"/>
    <w:rPr>
      <w:rFonts w:ascii="Arial" w:hAnsi="Arial" w:cs="Arial"/>
      <w:sz w:val="22"/>
      <w:szCs w:val="22"/>
    </w:rPr>
  </w:style>
  <w:style w:type="paragraph" w:styleId="berschrift2">
    <w:name w:val="heading 2"/>
    <w:basedOn w:val="Standard"/>
    <w:next w:val="Standard"/>
    <w:qFormat/>
    <w:rsid w:val="00C57564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C57564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C57564"/>
    <w:pPr>
      <w:keepNext/>
      <w:numPr>
        <w:ilvl w:val="3"/>
        <w:numId w:val="17"/>
      </w:numPr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qFormat/>
    <w:rsid w:val="00C57564"/>
    <w:pPr>
      <w:numPr>
        <w:ilvl w:val="4"/>
        <w:numId w:val="17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C57564"/>
    <w:pPr>
      <w:numPr>
        <w:ilvl w:val="5"/>
        <w:numId w:val="17"/>
      </w:numPr>
      <w:spacing w:before="240" w:after="60"/>
      <w:outlineLvl w:val="5"/>
    </w:pPr>
    <w:rPr>
      <w:rFonts w:ascii="Times New Roman" w:hAnsi="Times New Roman" w:cs="Times New Roman"/>
      <w:b/>
      <w:bCs/>
    </w:rPr>
  </w:style>
  <w:style w:type="paragraph" w:styleId="berschrift7">
    <w:name w:val="heading 7"/>
    <w:basedOn w:val="Standard"/>
    <w:next w:val="Standard"/>
    <w:qFormat/>
    <w:rsid w:val="00C57564"/>
    <w:pPr>
      <w:numPr>
        <w:ilvl w:val="6"/>
        <w:numId w:val="17"/>
      </w:numPr>
      <w:spacing w:before="240" w:after="60"/>
      <w:outlineLvl w:val="6"/>
    </w:pPr>
    <w:rPr>
      <w:rFonts w:ascii="Times New Roman" w:hAnsi="Times New Roman" w:cs="Times New Roman"/>
      <w:sz w:val="24"/>
      <w:szCs w:val="24"/>
    </w:rPr>
  </w:style>
  <w:style w:type="paragraph" w:styleId="berschrift8">
    <w:name w:val="heading 8"/>
    <w:basedOn w:val="Standard"/>
    <w:next w:val="Standard"/>
    <w:qFormat/>
    <w:rsid w:val="00C57564"/>
    <w:pPr>
      <w:numPr>
        <w:ilvl w:val="7"/>
        <w:numId w:val="17"/>
      </w:num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qFormat/>
    <w:rsid w:val="00C57564"/>
    <w:pPr>
      <w:numPr>
        <w:ilvl w:val="8"/>
        <w:numId w:val="17"/>
      </w:numPr>
      <w:spacing w:before="240" w:after="60"/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8D54D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98424E"/>
    <w:pPr>
      <w:tabs>
        <w:tab w:val="center" w:pos="4536"/>
        <w:tab w:val="right" w:pos="9072"/>
      </w:tabs>
      <w:jc w:val="both"/>
    </w:pPr>
    <w:rPr>
      <w:sz w:val="18"/>
    </w:rPr>
  </w:style>
  <w:style w:type="character" w:styleId="Seitenzahl">
    <w:name w:val="page number"/>
    <w:basedOn w:val="Absatz-Standardschriftart"/>
    <w:rsid w:val="008D54DA"/>
  </w:style>
  <w:style w:type="paragraph" w:customStyle="1" w:styleId="LSberschrift1">
    <w:name w:val="LS Überschrift 1"/>
    <w:basedOn w:val="Standard"/>
    <w:next w:val="LSStandardtext"/>
    <w:autoRedefine/>
    <w:rsid w:val="00C1233E"/>
    <w:pPr>
      <w:numPr>
        <w:numId w:val="17"/>
      </w:numPr>
      <w:spacing w:line="320" w:lineRule="atLeast"/>
    </w:pPr>
    <w:rPr>
      <w:b/>
      <w:sz w:val="24"/>
    </w:rPr>
  </w:style>
  <w:style w:type="paragraph" w:customStyle="1" w:styleId="LSberschrift2">
    <w:name w:val="LS Überschrift 2"/>
    <w:basedOn w:val="Standard"/>
    <w:next w:val="LSStandardtext"/>
    <w:rsid w:val="00C57564"/>
    <w:pPr>
      <w:numPr>
        <w:ilvl w:val="1"/>
        <w:numId w:val="17"/>
      </w:numPr>
      <w:spacing w:line="320" w:lineRule="atLeast"/>
    </w:pPr>
    <w:rPr>
      <w:b/>
    </w:rPr>
  </w:style>
  <w:style w:type="paragraph" w:customStyle="1" w:styleId="LSStandardtext">
    <w:name w:val="LS Standardtext"/>
    <w:basedOn w:val="Standard"/>
    <w:rsid w:val="002C3C0B"/>
    <w:pPr>
      <w:spacing w:line="320" w:lineRule="atLeast"/>
      <w:jc w:val="both"/>
    </w:pPr>
  </w:style>
  <w:style w:type="paragraph" w:customStyle="1" w:styleId="LSBildunterschrift">
    <w:name w:val="LS Bildunterschrift"/>
    <w:basedOn w:val="LSStandardtext"/>
    <w:rsid w:val="005F6605"/>
    <w:rPr>
      <w:sz w:val="18"/>
    </w:rPr>
  </w:style>
  <w:style w:type="paragraph" w:styleId="Funotentext">
    <w:name w:val="footnote text"/>
    <w:basedOn w:val="Standard"/>
    <w:link w:val="FunotentextZchn"/>
    <w:semiHidden/>
    <w:rsid w:val="001055D9"/>
    <w:rPr>
      <w:sz w:val="20"/>
      <w:szCs w:val="20"/>
    </w:rPr>
  </w:style>
  <w:style w:type="character" w:styleId="Funotenzeichen">
    <w:name w:val="footnote reference"/>
    <w:semiHidden/>
    <w:rsid w:val="001055D9"/>
    <w:rPr>
      <w:vertAlign w:val="superscript"/>
    </w:rPr>
  </w:style>
  <w:style w:type="paragraph" w:customStyle="1" w:styleId="LSFunote">
    <w:name w:val="LS Fußnote"/>
    <w:basedOn w:val="Funotentext"/>
    <w:link w:val="LSFunoteZchn"/>
    <w:rsid w:val="0098424E"/>
    <w:pPr>
      <w:jc w:val="both"/>
    </w:pPr>
    <w:rPr>
      <w:sz w:val="18"/>
    </w:rPr>
  </w:style>
  <w:style w:type="paragraph" w:styleId="Verzeichnis2">
    <w:name w:val="toc 2"/>
    <w:aliases w:val="Verzeichnis 11"/>
    <w:basedOn w:val="Standard"/>
    <w:next w:val="Standard"/>
    <w:autoRedefine/>
    <w:semiHidden/>
    <w:rsid w:val="00942134"/>
    <w:pPr>
      <w:spacing w:line="480" w:lineRule="auto"/>
      <w:ind w:left="220"/>
      <w:jc w:val="both"/>
    </w:pPr>
  </w:style>
  <w:style w:type="paragraph" w:styleId="Verzeichnis1">
    <w:name w:val="toc 1"/>
    <w:aliases w:val="Verzeichnis LS"/>
    <w:basedOn w:val="Standard"/>
    <w:next w:val="LSStandardtext"/>
    <w:autoRedefine/>
    <w:semiHidden/>
    <w:rsid w:val="00F02A0F"/>
    <w:pPr>
      <w:tabs>
        <w:tab w:val="right" w:leader="dot" w:pos="9060"/>
      </w:tabs>
      <w:spacing w:line="480" w:lineRule="auto"/>
      <w:jc w:val="both"/>
    </w:pPr>
    <w:rPr>
      <w:b/>
      <w:noProof/>
    </w:rPr>
  </w:style>
  <w:style w:type="character" w:styleId="Hyperlink">
    <w:name w:val="Hyperlink"/>
    <w:rsid w:val="00D16D34"/>
    <w:rPr>
      <w:color w:val="0000FF"/>
      <w:u w:val="single"/>
    </w:rPr>
  </w:style>
  <w:style w:type="character" w:customStyle="1" w:styleId="FunotentextZchn">
    <w:name w:val="Fußnotentext Zchn"/>
    <w:link w:val="Funotentext"/>
    <w:rsid w:val="00D54CA8"/>
    <w:rPr>
      <w:rFonts w:ascii="Arial" w:hAnsi="Arial" w:cs="Arial"/>
      <w:lang w:val="de-DE" w:eastAsia="de-DE" w:bidi="ar-SA"/>
    </w:rPr>
  </w:style>
  <w:style w:type="character" w:customStyle="1" w:styleId="LSFunoteZchn">
    <w:name w:val="LS Fußnote Zchn"/>
    <w:link w:val="LSFunote"/>
    <w:rsid w:val="00D54CA8"/>
    <w:rPr>
      <w:rFonts w:ascii="Arial" w:hAnsi="Arial" w:cs="Arial"/>
      <w:sz w:val="18"/>
      <w:lang w:val="de-DE" w:eastAsia="de-DE" w:bidi="ar-SA"/>
    </w:rPr>
  </w:style>
  <w:style w:type="paragraph" w:styleId="Sprechblasentext">
    <w:name w:val="Balloon Text"/>
    <w:basedOn w:val="Standard"/>
    <w:semiHidden/>
    <w:rsid w:val="00341135"/>
    <w:rPr>
      <w:rFonts w:ascii="Tahoma" w:hAnsi="Tahoma" w:cs="Tahoma"/>
      <w:sz w:val="16"/>
      <w:szCs w:val="16"/>
    </w:rPr>
  </w:style>
  <w:style w:type="paragraph" w:styleId="Verzeichnis3">
    <w:name w:val="toc 3"/>
    <w:basedOn w:val="Standard"/>
    <w:next w:val="Standard"/>
    <w:autoRedefine/>
    <w:semiHidden/>
    <w:rsid w:val="00942134"/>
    <w:pPr>
      <w:ind w:left="440"/>
    </w:pPr>
  </w:style>
  <w:style w:type="character" w:styleId="Kommentarzeichen">
    <w:name w:val="annotation reference"/>
    <w:semiHidden/>
    <w:rsid w:val="00341135"/>
    <w:rPr>
      <w:sz w:val="16"/>
      <w:szCs w:val="16"/>
    </w:rPr>
  </w:style>
  <w:style w:type="paragraph" w:styleId="Kommentartext">
    <w:name w:val="annotation text"/>
    <w:basedOn w:val="Standard"/>
    <w:semiHidden/>
    <w:rsid w:val="00341135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341135"/>
    <w:rPr>
      <w:b/>
      <w:bCs/>
    </w:rPr>
  </w:style>
  <w:style w:type="paragraph" w:styleId="Aufzhlungszeichen">
    <w:name w:val="List Bullet"/>
    <w:basedOn w:val="Standard"/>
    <w:rsid w:val="00122A06"/>
    <w:pPr>
      <w:numPr>
        <w:numId w:val="3"/>
      </w:numPr>
    </w:pPr>
  </w:style>
  <w:style w:type="paragraph" w:customStyle="1" w:styleId="LSberschrift3">
    <w:name w:val="LS Überschrift 3"/>
    <w:basedOn w:val="LSberschrift2"/>
    <w:next w:val="LSStandardtext"/>
    <w:rsid w:val="00157962"/>
    <w:pPr>
      <w:numPr>
        <w:ilvl w:val="2"/>
      </w:numPr>
    </w:pPr>
  </w:style>
  <w:style w:type="table" w:styleId="Tabellenraster">
    <w:name w:val="Table Grid"/>
    <w:basedOn w:val="NormaleTabelle"/>
    <w:rsid w:val="00C020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Hyperlink">
    <w:name w:val="FollowedHyperlink"/>
    <w:basedOn w:val="Absatz-Standardschriftart"/>
    <w:rsid w:val="0023593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4772B1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792E93"/>
    <w:rPr>
      <w:color w:val="808080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8B02BC"/>
    <w:pPr>
      <w:spacing w:line="320" w:lineRule="exact"/>
      <w:jc w:val="right"/>
    </w:pPr>
    <w:rPr>
      <w:rFonts w:cs="Times New Roman"/>
      <w:color w:val="A6A6A6" w:themeColor="background1" w:themeShade="A6"/>
      <w:sz w:val="24"/>
      <w:szCs w:val="20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8B02BC"/>
    <w:rPr>
      <w:rFonts w:ascii="Arial" w:hAnsi="Arial"/>
      <w:color w:val="A6A6A6" w:themeColor="background1" w:themeShade="A6"/>
      <w:sz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B431D6"/>
    <w:rPr>
      <w:rFonts w:ascii="Arial" w:hAnsi="Arial" w:cs="Arial"/>
      <w:sz w:val="18"/>
      <w:szCs w:val="22"/>
    </w:rPr>
  </w:style>
  <w:style w:type="paragraph" w:customStyle="1" w:styleId="Default">
    <w:name w:val="Default"/>
    <w:rsid w:val="009D0B2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rsid w:val="00B12D8F"/>
    <w:rPr>
      <w:rFonts w:ascii="Arial" w:hAnsi="Arial" w:cs="Arial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B02BC"/>
    <w:rPr>
      <w:rFonts w:ascii="Arial" w:hAnsi="Arial" w:cs="Arial"/>
      <w:sz w:val="22"/>
      <w:szCs w:val="22"/>
    </w:rPr>
  </w:style>
  <w:style w:type="paragraph" w:styleId="berschrift2">
    <w:name w:val="heading 2"/>
    <w:basedOn w:val="Standard"/>
    <w:next w:val="Standard"/>
    <w:qFormat/>
    <w:rsid w:val="00C57564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C57564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C57564"/>
    <w:pPr>
      <w:keepNext/>
      <w:numPr>
        <w:ilvl w:val="3"/>
        <w:numId w:val="17"/>
      </w:numPr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qFormat/>
    <w:rsid w:val="00C57564"/>
    <w:pPr>
      <w:numPr>
        <w:ilvl w:val="4"/>
        <w:numId w:val="17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C57564"/>
    <w:pPr>
      <w:numPr>
        <w:ilvl w:val="5"/>
        <w:numId w:val="17"/>
      </w:numPr>
      <w:spacing w:before="240" w:after="60"/>
      <w:outlineLvl w:val="5"/>
    </w:pPr>
    <w:rPr>
      <w:rFonts w:ascii="Times New Roman" w:hAnsi="Times New Roman" w:cs="Times New Roman"/>
      <w:b/>
      <w:bCs/>
    </w:rPr>
  </w:style>
  <w:style w:type="paragraph" w:styleId="berschrift7">
    <w:name w:val="heading 7"/>
    <w:basedOn w:val="Standard"/>
    <w:next w:val="Standard"/>
    <w:qFormat/>
    <w:rsid w:val="00C57564"/>
    <w:pPr>
      <w:numPr>
        <w:ilvl w:val="6"/>
        <w:numId w:val="17"/>
      </w:numPr>
      <w:spacing w:before="240" w:after="60"/>
      <w:outlineLvl w:val="6"/>
    </w:pPr>
    <w:rPr>
      <w:rFonts w:ascii="Times New Roman" w:hAnsi="Times New Roman" w:cs="Times New Roman"/>
      <w:sz w:val="24"/>
      <w:szCs w:val="24"/>
    </w:rPr>
  </w:style>
  <w:style w:type="paragraph" w:styleId="berschrift8">
    <w:name w:val="heading 8"/>
    <w:basedOn w:val="Standard"/>
    <w:next w:val="Standard"/>
    <w:qFormat/>
    <w:rsid w:val="00C57564"/>
    <w:pPr>
      <w:numPr>
        <w:ilvl w:val="7"/>
        <w:numId w:val="17"/>
      </w:num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qFormat/>
    <w:rsid w:val="00C57564"/>
    <w:pPr>
      <w:numPr>
        <w:ilvl w:val="8"/>
        <w:numId w:val="17"/>
      </w:numPr>
      <w:spacing w:before="240" w:after="60"/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8D54D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98424E"/>
    <w:pPr>
      <w:tabs>
        <w:tab w:val="center" w:pos="4536"/>
        <w:tab w:val="right" w:pos="9072"/>
      </w:tabs>
      <w:jc w:val="both"/>
    </w:pPr>
    <w:rPr>
      <w:sz w:val="18"/>
    </w:rPr>
  </w:style>
  <w:style w:type="character" w:styleId="Seitenzahl">
    <w:name w:val="page number"/>
    <w:basedOn w:val="Absatz-Standardschriftart"/>
    <w:rsid w:val="008D54DA"/>
  </w:style>
  <w:style w:type="paragraph" w:customStyle="1" w:styleId="LSberschrift1">
    <w:name w:val="LS Überschrift 1"/>
    <w:basedOn w:val="Standard"/>
    <w:next w:val="LSStandardtext"/>
    <w:autoRedefine/>
    <w:rsid w:val="00C1233E"/>
    <w:pPr>
      <w:numPr>
        <w:numId w:val="17"/>
      </w:numPr>
      <w:spacing w:line="320" w:lineRule="atLeast"/>
    </w:pPr>
    <w:rPr>
      <w:b/>
      <w:sz w:val="24"/>
    </w:rPr>
  </w:style>
  <w:style w:type="paragraph" w:customStyle="1" w:styleId="LSberschrift2">
    <w:name w:val="LS Überschrift 2"/>
    <w:basedOn w:val="Standard"/>
    <w:next w:val="LSStandardtext"/>
    <w:rsid w:val="00C57564"/>
    <w:pPr>
      <w:numPr>
        <w:ilvl w:val="1"/>
        <w:numId w:val="17"/>
      </w:numPr>
      <w:spacing w:line="320" w:lineRule="atLeast"/>
    </w:pPr>
    <w:rPr>
      <w:b/>
    </w:rPr>
  </w:style>
  <w:style w:type="paragraph" w:customStyle="1" w:styleId="LSStandardtext">
    <w:name w:val="LS Standardtext"/>
    <w:basedOn w:val="Standard"/>
    <w:rsid w:val="002C3C0B"/>
    <w:pPr>
      <w:spacing w:line="320" w:lineRule="atLeast"/>
      <w:jc w:val="both"/>
    </w:pPr>
  </w:style>
  <w:style w:type="paragraph" w:customStyle="1" w:styleId="LSBildunterschrift">
    <w:name w:val="LS Bildunterschrift"/>
    <w:basedOn w:val="LSStandardtext"/>
    <w:rsid w:val="005F6605"/>
    <w:rPr>
      <w:sz w:val="18"/>
    </w:rPr>
  </w:style>
  <w:style w:type="paragraph" w:styleId="Funotentext">
    <w:name w:val="footnote text"/>
    <w:basedOn w:val="Standard"/>
    <w:link w:val="FunotentextZchn"/>
    <w:semiHidden/>
    <w:rsid w:val="001055D9"/>
    <w:rPr>
      <w:sz w:val="20"/>
      <w:szCs w:val="20"/>
    </w:rPr>
  </w:style>
  <w:style w:type="character" w:styleId="Funotenzeichen">
    <w:name w:val="footnote reference"/>
    <w:semiHidden/>
    <w:rsid w:val="001055D9"/>
    <w:rPr>
      <w:vertAlign w:val="superscript"/>
    </w:rPr>
  </w:style>
  <w:style w:type="paragraph" w:customStyle="1" w:styleId="LSFunote">
    <w:name w:val="LS Fußnote"/>
    <w:basedOn w:val="Funotentext"/>
    <w:link w:val="LSFunoteZchn"/>
    <w:rsid w:val="0098424E"/>
    <w:pPr>
      <w:jc w:val="both"/>
    </w:pPr>
    <w:rPr>
      <w:sz w:val="18"/>
    </w:rPr>
  </w:style>
  <w:style w:type="paragraph" w:styleId="Verzeichnis2">
    <w:name w:val="toc 2"/>
    <w:aliases w:val="Verzeichnis 11"/>
    <w:basedOn w:val="Standard"/>
    <w:next w:val="Standard"/>
    <w:autoRedefine/>
    <w:semiHidden/>
    <w:rsid w:val="00942134"/>
    <w:pPr>
      <w:spacing w:line="480" w:lineRule="auto"/>
      <w:ind w:left="220"/>
      <w:jc w:val="both"/>
    </w:pPr>
  </w:style>
  <w:style w:type="paragraph" w:styleId="Verzeichnis1">
    <w:name w:val="toc 1"/>
    <w:aliases w:val="Verzeichnis LS"/>
    <w:basedOn w:val="Standard"/>
    <w:next w:val="LSStandardtext"/>
    <w:autoRedefine/>
    <w:semiHidden/>
    <w:rsid w:val="00F02A0F"/>
    <w:pPr>
      <w:tabs>
        <w:tab w:val="right" w:leader="dot" w:pos="9060"/>
      </w:tabs>
      <w:spacing w:line="480" w:lineRule="auto"/>
      <w:jc w:val="both"/>
    </w:pPr>
    <w:rPr>
      <w:b/>
      <w:noProof/>
    </w:rPr>
  </w:style>
  <w:style w:type="character" w:styleId="Hyperlink">
    <w:name w:val="Hyperlink"/>
    <w:rsid w:val="00D16D34"/>
    <w:rPr>
      <w:color w:val="0000FF"/>
      <w:u w:val="single"/>
    </w:rPr>
  </w:style>
  <w:style w:type="character" w:customStyle="1" w:styleId="FunotentextZchn">
    <w:name w:val="Fußnotentext Zchn"/>
    <w:link w:val="Funotentext"/>
    <w:rsid w:val="00D54CA8"/>
    <w:rPr>
      <w:rFonts w:ascii="Arial" w:hAnsi="Arial" w:cs="Arial"/>
      <w:lang w:val="de-DE" w:eastAsia="de-DE" w:bidi="ar-SA"/>
    </w:rPr>
  </w:style>
  <w:style w:type="character" w:customStyle="1" w:styleId="LSFunoteZchn">
    <w:name w:val="LS Fußnote Zchn"/>
    <w:link w:val="LSFunote"/>
    <w:rsid w:val="00D54CA8"/>
    <w:rPr>
      <w:rFonts w:ascii="Arial" w:hAnsi="Arial" w:cs="Arial"/>
      <w:sz w:val="18"/>
      <w:lang w:val="de-DE" w:eastAsia="de-DE" w:bidi="ar-SA"/>
    </w:rPr>
  </w:style>
  <w:style w:type="paragraph" w:styleId="Sprechblasentext">
    <w:name w:val="Balloon Text"/>
    <w:basedOn w:val="Standard"/>
    <w:semiHidden/>
    <w:rsid w:val="00341135"/>
    <w:rPr>
      <w:rFonts w:ascii="Tahoma" w:hAnsi="Tahoma" w:cs="Tahoma"/>
      <w:sz w:val="16"/>
      <w:szCs w:val="16"/>
    </w:rPr>
  </w:style>
  <w:style w:type="paragraph" w:styleId="Verzeichnis3">
    <w:name w:val="toc 3"/>
    <w:basedOn w:val="Standard"/>
    <w:next w:val="Standard"/>
    <w:autoRedefine/>
    <w:semiHidden/>
    <w:rsid w:val="00942134"/>
    <w:pPr>
      <w:ind w:left="440"/>
    </w:pPr>
  </w:style>
  <w:style w:type="character" w:styleId="Kommentarzeichen">
    <w:name w:val="annotation reference"/>
    <w:semiHidden/>
    <w:rsid w:val="00341135"/>
    <w:rPr>
      <w:sz w:val="16"/>
      <w:szCs w:val="16"/>
    </w:rPr>
  </w:style>
  <w:style w:type="paragraph" w:styleId="Kommentartext">
    <w:name w:val="annotation text"/>
    <w:basedOn w:val="Standard"/>
    <w:semiHidden/>
    <w:rsid w:val="00341135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341135"/>
    <w:rPr>
      <w:b/>
      <w:bCs/>
    </w:rPr>
  </w:style>
  <w:style w:type="paragraph" w:styleId="Aufzhlungszeichen">
    <w:name w:val="List Bullet"/>
    <w:basedOn w:val="Standard"/>
    <w:rsid w:val="00122A06"/>
    <w:pPr>
      <w:numPr>
        <w:numId w:val="3"/>
      </w:numPr>
    </w:pPr>
  </w:style>
  <w:style w:type="paragraph" w:customStyle="1" w:styleId="LSberschrift3">
    <w:name w:val="LS Überschrift 3"/>
    <w:basedOn w:val="LSberschrift2"/>
    <w:next w:val="LSStandardtext"/>
    <w:rsid w:val="00157962"/>
    <w:pPr>
      <w:numPr>
        <w:ilvl w:val="2"/>
      </w:numPr>
    </w:pPr>
  </w:style>
  <w:style w:type="table" w:styleId="Tabellenraster">
    <w:name w:val="Table Grid"/>
    <w:basedOn w:val="NormaleTabelle"/>
    <w:rsid w:val="00C020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Hyperlink">
    <w:name w:val="FollowedHyperlink"/>
    <w:basedOn w:val="Absatz-Standardschriftart"/>
    <w:rsid w:val="0023593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4772B1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792E93"/>
    <w:rPr>
      <w:color w:val="808080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8B02BC"/>
    <w:pPr>
      <w:spacing w:line="320" w:lineRule="exact"/>
      <w:jc w:val="right"/>
    </w:pPr>
    <w:rPr>
      <w:rFonts w:cs="Times New Roman"/>
      <w:color w:val="A6A6A6" w:themeColor="background1" w:themeShade="A6"/>
      <w:sz w:val="24"/>
      <w:szCs w:val="20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8B02BC"/>
    <w:rPr>
      <w:rFonts w:ascii="Arial" w:hAnsi="Arial"/>
      <w:color w:val="A6A6A6" w:themeColor="background1" w:themeShade="A6"/>
      <w:sz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B431D6"/>
    <w:rPr>
      <w:rFonts w:ascii="Arial" w:hAnsi="Arial" w:cs="Arial"/>
      <w:sz w:val="18"/>
      <w:szCs w:val="22"/>
    </w:rPr>
  </w:style>
  <w:style w:type="paragraph" w:customStyle="1" w:styleId="Default">
    <w:name w:val="Default"/>
    <w:rsid w:val="009D0B2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rsid w:val="00B12D8F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diagramLayout" Target="diagrams/layout1.xml"/><Relationship Id="rId18" Type="http://schemas.microsoft.com/office/2007/relationships/hdphoto" Target="media/hdphoto1.wdp"/><Relationship Id="rId26" Type="http://schemas.microsoft.com/office/2007/relationships/hdphoto" Target="media/hdphoto5.wdp"/><Relationship Id="rId39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3.png"/><Relationship Id="rId34" Type="http://schemas.microsoft.com/office/2007/relationships/hdphoto" Target="media/hdphoto9.wdp"/><Relationship Id="rId42" Type="http://schemas.openxmlformats.org/officeDocument/2006/relationships/footer" Target="footer3.xml"/><Relationship Id="rId7" Type="http://schemas.microsoft.com/office/2007/relationships/stylesWithEffects" Target="stylesWithEffects.xml"/><Relationship Id="rId12" Type="http://schemas.openxmlformats.org/officeDocument/2006/relationships/diagramData" Target="diagrams/data1.xml"/><Relationship Id="rId17" Type="http://schemas.openxmlformats.org/officeDocument/2006/relationships/image" Target="media/image1.png"/><Relationship Id="rId25" Type="http://schemas.openxmlformats.org/officeDocument/2006/relationships/image" Target="media/image5.png"/><Relationship Id="rId33" Type="http://schemas.openxmlformats.org/officeDocument/2006/relationships/image" Target="media/image9.png"/><Relationship Id="rId38" Type="http://schemas.openxmlformats.org/officeDocument/2006/relationships/footer" Target="footer1.xml"/><Relationship Id="rId46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07/relationships/diagramDrawing" Target="diagrams/drawing1.xml"/><Relationship Id="rId20" Type="http://schemas.microsoft.com/office/2007/relationships/hdphoto" Target="media/hdphoto2.wdp"/><Relationship Id="rId29" Type="http://schemas.openxmlformats.org/officeDocument/2006/relationships/image" Target="media/image7.pn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microsoft.com/office/2007/relationships/hdphoto" Target="media/hdphoto4.wdp"/><Relationship Id="rId32" Type="http://schemas.microsoft.com/office/2007/relationships/hdphoto" Target="media/hdphoto8.wdp"/><Relationship Id="rId37" Type="http://schemas.openxmlformats.org/officeDocument/2006/relationships/header" Target="header1.xml"/><Relationship Id="rId40" Type="http://schemas.openxmlformats.org/officeDocument/2006/relationships/header" Target="header3.xml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diagramColors" Target="diagrams/colors1.xml"/><Relationship Id="rId23" Type="http://schemas.openxmlformats.org/officeDocument/2006/relationships/image" Target="media/image4.png"/><Relationship Id="rId28" Type="http://schemas.microsoft.com/office/2007/relationships/hdphoto" Target="media/hdphoto6.wdp"/><Relationship Id="rId36" Type="http://schemas.microsoft.com/office/2007/relationships/hdphoto" Target="media/hdphoto10.wdp"/><Relationship Id="rId10" Type="http://schemas.openxmlformats.org/officeDocument/2006/relationships/footnotes" Target="footnotes.xml"/><Relationship Id="rId19" Type="http://schemas.openxmlformats.org/officeDocument/2006/relationships/image" Target="media/image2.png"/><Relationship Id="rId31" Type="http://schemas.openxmlformats.org/officeDocument/2006/relationships/image" Target="media/image8.png"/><Relationship Id="rId44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diagramQuickStyle" Target="diagrams/quickStyle1.xml"/><Relationship Id="rId22" Type="http://schemas.microsoft.com/office/2007/relationships/hdphoto" Target="media/hdphoto3.wdp"/><Relationship Id="rId27" Type="http://schemas.openxmlformats.org/officeDocument/2006/relationships/image" Target="media/image6.png"/><Relationship Id="rId30" Type="http://schemas.microsoft.com/office/2007/relationships/hdphoto" Target="media/hdphoto7.wdp"/><Relationship Id="rId35" Type="http://schemas.openxmlformats.org/officeDocument/2006/relationships/image" Target="media/image10.png"/><Relationship Id="rId43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chule\AppData\Local\Temp\MathePlusHR-1.dotx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FAEEC3D-7AD5-4E38-9702-F133897723E4}" type="doc">
      <dgm:prSet loTypeId="urn:microsoft.com/office/officeart/2005/8/layout/chevron2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de-DE"/>
        </a:p>
      </dgm:t>
    </dgm:pt>
    <dgm:pt modelId="{5DEA9ABB-E5EC-413E-AB80-2C4A11FEF51C}">
      <dgm:prSet phldrT="[Text]" custT="1"/>
      <dgm:spPr/>
      <dgm:t>
        <a:bodyPr/>
        <a:lstStyle/>
        <a:p>
          <a:r>
            <a:rPr lang="de-DE" sz="1000"/>
            <a:t>3x</a:t>
          </a:r>
          <a:r>
            <a:rPr lang="de-DE" sz="1000" baseline="30000"/>
            <a:t>3</a:t>
          </a:r>
          <a:r>
            <a:rPr lang="de-DE" sz="1000" baseline="0"/>
            <a:t>+6x</a:t>
          </a:r>
          <a:r>
            <a:rPr lang="de-DE" sz="1000" baseline="30000"/>
            <a:t>2</a:t>
          </a:r>
          <a:r>
            <a:rPr lang="de-DE" sz="1000" baseline="0"/>
            <a:t>-3x+9=0</a:t>
          </a:r>
        </a:p>
        <a:p>
          <a:r>
            <a:rPr lang="de-DE" sz="1000" baseline="0"/>
            <a:t>x</a:t>
          </a:r>
          <a:r>
            <a:rPr lang="de-DE" sz="1000" baseline="30000"/>
            <a:t>3</a:t>
          </a:r>
          <a:r>
            <a:rPr lang="de-DE" sz="1000" baseline="0"/>
            <a:t>+2x</a:t>
          </a:r>
          <a:r>
            <a:rPr lang="de-DE" sz="1000" baseline="30000"/>
            <a:t>2</a:t>
          </a:r>
          <a:r>
            <a:rPr lang="de-DE" sz="1000" baseline="0"/>
            <a:t>-1x+3=0</a:t>
          </a:r>
          <a:endParaRPr lang="de-DE" sz="1000"/>
        </a:p>
      </dgm:t>
    </dgm:pt>
    <dgm:pt modelId="{7DB4599A-5EEF-4EF9-8024-0D5B31948A69}" type="parTrans" cxnId="{5B7B7293-448F-4163-80C8-EF3130499139}">
      <dgm:prSet/>
      <dgm:spPr/>
      <dgm:t>
        <a:bodyPr/>
        <a:lstStyle/>
        <a:p>
          <a:endParaRPr lang="de-DE"/>
        </a:p>
      </dgm:t>
    </dgm:pt>
    <dgm:pt modelId="{20147475-EC8D-49FD-A48A-F4257AABE1AE}" type="sibTrans" cxnId="{5B7B7293-448F-4163-80C8-EF3130499139}">
      <dgm:prSet/>
      <dgm:spPr/>
      <dgm:t>
        <a:bodyPr/>
        <a:lstStyle/>
        <a:p>
          <a:endParaRPr lang="de-DE"/>
        </a:p>
      </dgm:t>
    </dgm:pt>
    <dgm:pt modelId="{4FA088CB-80B5-4118-8C3E-B97D59762A01}">
      <dgm:prSet phldrT="[Text]"/>
      <dgm:spPr/>
      <dgm:t>
        <a:bodyPr/>
        <a:lstStyle/>
        <a:p>
          <a:endParaRPr lang="de-DE"/>
        </a:p>
      </dgm:t>
    </dgm:pt>
    <dgm:pt modelId="{63E90DCB-3F2B-43FF-BA1B-7C40FBCF53F8}" type="parTrans" cxnId="{DE95C09C-78ED-4EA6-A843-8EAE883D9573}">
      <dgm:prSet/>
      <dgm:spPr/>
      <dgm:t>
        <a:bodyPr/>
        <a:lstStyle/>
        <a:p>
          <a:endParaRPr lang="de-DE"/>
        </a:p>
      </dgm:t>
    </dgm:pt>
    <dgm:pt modelId="{F22315EC-3703-41CE-B130-AA245CCE087C}" type="sibTrans" cxnId="{DE95C09C-78ED-4EA6-A843-8EAE883D9573}">
      <dgm:prSet/>
      <dgm:spPr/>
      <dgm:t>
        <a:bodyPr/>
        <a:lstStyle/>
        <a:p>
          <a:endParaRPr lang="de-DE"/>
        </a:p>
      </dgm:t>
    </dgm:pt>
    <dgm:pt modelId="{9FA18810-E3CC-4EE2-A3C9-229FEADF5A8B}">
      <dgm:prSet phldrT="[Text]" custT="1"/>
      <dgm:spPr/>
      <dgm:t>
        <a:bodyPr/>
        <a:lstStyle/>
        <a:p>
          <a:r>
            <a:rPr lang="de-DE" sz="1000"/>
            <a:t>x</a:t>
          </a:r>
          <a:r>
            <a:rPr lang="de-DE" sz="1000" baseline="30000"/>
            <a:t>3</a:t>
          </a:r>
          <a:r>
            <a:rPr lang="de-DE" sz="1000" baseline="0"/>
            <a:t>+ax</a:t>
          </a:r>
          <a:r>
            <a:rPr lang="de-DE" sz="1000" baseline="30000"/>
            <a:t>2</a:t>
          </a:r>
          <a:r>
            <a:rPr lang="de-DE" sz="1000" baseline="0"/>
            <a:t>+bx+c</a:t>
          </a:r>
        </a:p>
        <a:p>
          <a:r>
            <a:rPr lang="de-DE" sz="1000" baseline="0"/>
            <a:t>x</a:t>
          </a:r>
          <a:r>
            <a:rPr lang="de-DE" sz="1000" baseline="30000"/>
            <a:t>3</a:t>
          </a:r>
          <a:r>
            <a:rPr lang="de-DE" sz="1000" baseline="0"/>
            <a:t>+px+q</a:t>
          </a:r>
          <a:endParaRPr lang="de-DE" sz="1000"/>
        </a:p>
      </dgm:t>
    </dgm:pt>
    <dgm:pt modelId="{D1A6D579-55E2-445C-AC0F-73AE73D600C1}" type="parTrans" cxnId="{1B5AD0D1-156F-41B1-ADCB-B49880B5A805}">
      <dgm:prSet/>
      <dgm:spPr/>
      <dgm:t>
        <a:bodyPr/>
        <a:lstStyle/>
        <a:p>
          <a:endParaRPr lang="de-DE"/>
        </a:p>
      </dgm:t>
    </dgm:pt>
    <dgm:pt modelId="{A72CF924-0570-4AD1-89F9-2EACB92AD874}" type="sibTrans" cxnId="{1B5AD0D1-156F-41B1-ADCB-B49880B5A805}">
      <dgm:prSet/>
      <dgm:spPr/>
      <dgm:t>
        <a:bodyPr/>
        <a:lstStyle/>
        <a:p>
          <a:endParaRPr lang="de-DE"/>
        </a:p>
      </dgm:t>
    </dgm:pt>
    <dgm:pt modelId="{1C33A892-D8A7-4071-9EB9-2E5B603C1470}">
      <dgm:prSet phldrT="[Text]"/>
      <dgm:spPr/>
      <dgm:t>
        <a:bodyPr/>
        <a:lstStyle/>
        <a:p>
          <a:endParaRPr lang="de-DE"/>
        </a:p>
      </dgm:t>
    </dgm:pt>
    <dgm:pt modelId="{95E87CEC-BAC7-4F35-9144-30724049AC84}" type="parTrans" cxnId="{A6735948-76DD-407E-B0F6-C312E3ED5B11}">
      <dgm:prSet/>
      <dgm:spPr/>
      <dgm:t>
        <a:bodyPr/>
        <a:lstStyle/>
        <a:p>
          <a:endParaRPr lang="de-DE"/>
        </a:p>
      </dgm:t>
    </dgm:pt>
    <dgm:pt modelId="{4A76590B-5F08-40FA-9043-BAFF20CB13D4}" type="sibTrans" cxnId="{A6735948-76DD-407E-B0F6-C312E3ED5B11}">
      <dgm:prSet/>
      <dgm:spPr/>
      <dgm:t>
        <a:bodyPr/>
        <a:lstStyle/>
        <a:p>
          <a:endParaRPr lang="de-DE"/>
        </a:p>
      </dgm:t>
    </dgm:pt>
    <mc:AlternateContent xmlns:mc="http://schemas.openxmlformats.org/markup-compatibility/2006" xmlns:a14="http://schemas.microsoft.com/office/drawing/2010/main">
      <mc:Choice Requires="a14">
        <dgm:pt modelId="{2448F399-3913-46B5-AFE2-61CC268180D0}">
          <dgm:prSet phldrT="[Text]" custT="1"/>
          <dgm:spPr/>
          <dgm:t>
            <a:bodyPr/>
            <a:lstStyle/>
            <a:p>
              <a14:m>
                <m:oMath xmlns:m="http://schemas.openxmlformats.org/officeDocument/2006/math">
                  <m:r>
                    <a:rPr lang="de-DE" sz="800" i="1">
                      <a:latin typeface="Cambria Math"/>
                    </a:rPr>
                    <m:t>𝑥</m:t>
                  </m:r>
                  <m:r>
                    <a:rPr lang="de-DE" sz="800" i="1">
                      <a:latin typeface="Cambria Math"/>
                    </a:rPr>
                    <m:t>=</m:t>
                  </m:r>
                  <m:rad>
                    <m:radPr>
                      <m:ctrlPr>
                        <a:rPr lang="de-DE" sz="800" i="1">
                          <a:latin typeface="Cambria Math"/>
                        </a:rPr>
                      </m:ctrlPr>
                    </m:radPr>
                    <m:deg>
                      <m:r>
                        <a:rPr lang="de-DE" sz="800" i="1">
                          <a:latin typeface="Cambria Math"/>
                        </a:rPr>
                        <m:t>3</m:t>
                      </m:r>
                    </m:deg>
                    <m:e>
                      <m:r>
                        <a:rPr lang="de-DE" sz="800" i="1">
                          <a:latin typeface="Cambria Math"/>
                        </a:rPr>
                        <m:t>−</m:t>
                      </m:r>
                      <m:f>
                        <m:fPr>
                          <m:ctrlPr>
                            <a:rPr lang="de-DE" sz="800" i="1">
                              <a:latin typeface="Cambria Math"/>
                            </a:rPr>
                          </m:ctrlPr>
                        </m:fPr>
                        <m:num>
                          <m:r>
                            <a:rPr lang="de-DE" sz="800" i="1">
                              <a:latin typeface="Cambria Math"/>
                            </a:rPr>
                            <m:t>𝑞</m:t>
                          </m:r>
                        </m:num>
                        <m:den>
                          <m:r>
                            <a:rPr lang="de-DE" sz="800" i="1">
                              <a:latin typeface="Cambria Math"/>
                            </a:rPr>
                            <m:t>2</m:t>
                          </m:r>
                        </m:den>
                      </m:f>
                      <m:r>
                        <a:rPr lang="de-DE" sz="800" i="1">
                          <a:latin typeface="Cambria Math"/>
                        </a:rPr>
                        <m:t>+</m:t>
                      </m:r>
                      <m:rad>
                        <m:radPr>
                          <m:degHide m:val="on"/>
                          <m:ctrlPr>
                            <a:rPr lang="de-DE" sz="800" i="1">
                              <a:latin typeface="Cambria Math"/>
                            </a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a:rPr lang="de-DE" sz="800" i="1">
                                  <a:latin typeface="Cambria Math"/>
                                </a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a:rPr lang="de-DE" sz="800" i="1">
                                      <a:latin typeface="Cambria Math"/>
                                    </a:rPr>
                                  </m:ctrlPr>
                                </m:sSupPr>
                                <m:e>
                                  <m:r>
                                    <a:rPr lang="de-DE" sz="800" i="1">
                                      <a:latin typeface="Cambria Math"/>
                                    </a:rPr>
                                    <m:t>𝑝</m:t>
                                  </m:r>
                                </m:e>
                                <m:sup>
                                  <m:r>
                                    <a:rPr lang="de-DE" sz="800" i="1">
                                      <a:latin typeface="Cambria Math"/>
                                    </a:rPr>
                                    <m:t>3</m:t>
                                  </m:r>
                                </m:sup>
                              </m:sSup>
                            </m:num>
                            <m:den>
                              <m:r>
                                <a:rPr lang="de-DE" sz="800" i="1">
                                  <a:latin typeface="Cambria Math"/>
                                </a:rPr>
                                <m:t>27</m:t>
                              </m:r>
                            </m:den>
                          </m:f>
                          <m:r>
                            <a:rPr lang="de-DE" sz="800" i="1">
                              <a:latin typeface="Cambria Math"/>
                            </a:rPr>
                            <m:t>+</m:t>
                          </m:r>
                          <m:f>
                            <m:fPr>
                              <m:ctrlPr>
                                <a:rPr lang="de-DE" sz="800" i="1">
                                  <a:latin typeface="Cambria Math"/>
                                </a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a:rPr lang="de-DE" sz="800" i="1">
                                      <a:latin typeface="Cambria Math"/>
                                    </a:rPr>
                                  </m:ctrlPr>
                                </m:sSupPr>
                                <m:e>
                                  <m:r>
                                    <a:rPr lang="de-DE" sz="800" i="1">
                                      <a:latin typeface="Cambria Math"/>
                                    </a:rPr>
                                    <m:t>𝑞</m:t>
                                  </m:r>
                                </m:e>
                                <m:sup>
                                  <m:r>
                                    <a:rPr lang="de-DE" sz="800" i="1">
                                      <a:latin typeface="Cambria Math"/>
                                    </a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a:rPr lang="de-DE" sz="800" i="1">
                                  <a:latin typeface="Cambria Math"/>
                                </a:rPr>
                                <m:t>4</m:t>
                              </m:r>
                            </m:den>
                          </m:f>
                        </m:e>
                      </m:rad>
                    </m:e>
                  </m:rad>
                  <m:r>
                    <a:rPr lang="de-DE" sz="800" i="1">
                      <a:latin typeface="Cambria Math"/>
                    </a:rPr>
                    <m:t>+</m:t>
                  </m:r>
                  <m:rad>
                    <m:radPr>
                      <m:ctrlPr>
                        <a:rPr lang="de-DE" sz="800" i="1">
                          <a:latin typeface="Cambria Math"/>
                        </a:rPr>
                      </m:ctrlPr>
                    </m:radPr>
                    <m:deg>
                      <m:r>
                        <a:rPr lang="de-DE" sz="800" i="1">
                          <a:latin typeface="Cambria Math"/>
                        </a:rPr>
                        <m:t>3</m:t>
                      </m:r>
                    </m:deg>
                    <m:e>
                      <m:r>
                        <a:rPr lang="de-DE" sz="800" i="1">
                          <a:latin typeface="Cambria Math"/>
                        </a:rPr>
                        <m:t>−</m:t>
                      </m:r>
                      <m:f>
                        <m:fPr>
                          <m:ctrlPr>
                            <a:rPr lang="de-DE" sz="800" i="1">
                              <a:latin typeface="Cambria Math"/>
                            </a:rPr>
                          </m:ctrlPr>
                        </m:fPr>
                        <m:num>
                          <m:r>
                            <a:rPr lang="de-DE" sz="800" i="1">
                              <a:latin typeface="Cambria Math"/>
                            </a:rPr>
                            <m:t>𝑞</m:t>
                          </m:r>
                        </m:num>
                        <m:den>
                          <m:r>
                            <a:rPr lang="de-DE" sz="800" i="1">
                              <a:latin typeface="Cambria Math"/>
                            </a:rPr>
                            <m:t>2</m:t>
                          </m:r>
                        </m:den>
                      </m:f>
                      <m:r>
                        <a:rPr lang="de-DE" sz="800" i="1">
                          <a:latin typeface="Cambria Math"/>
                        </a:rPr>
                        <m:t>−</m:t>
                      </m:r>
                      <m:rad>
                        <m:radPr>
                          <m:degHide m:val="on"/>
                          <m:ctrlPr>
                            <a:rPr lang="de-DE" sz="800" i="1">
                              <a:latin typeface="Cambria Math"/>
                            </a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a:rPr lang="de-DE" sz="800" i="1">
                                  <a:latin typeface="Cambria Math"/>
                                </a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a:rPr lang="de-DE" sz="800" i="1">
                                      <a:latin typeface="Cambria Math"/>
                                    </a:rPr>
                                  </m:ctrlPr>
                                </m:sSupPr>
                                <m:e>
                                  <m:r>
                                    <a:rPr lang="de-DE" sz="800" i="1">
                                      <a:latin typeface="Cambria Math"/>
                                    </a:rPr>
                                    <m:t>𝑝</m:t>
                                  </m:r>
                                </m:e>
                                <m:sup>
                                  <m:r>
                                    <a:rPr lang="de-DE" sz="800" i="1">
                                      <a:latin typeface="Cambria Math"/>
                                    </a:rPr>
                                    <m:t>3</m:t>
                                  </m:r>
                                </m:sup>
                              </m:sSup>
                            </m:num>
                            <m:den>
                              <m:r>
                                <a:rPr lang="de-DE" sz="800" i="1">
                                  <a:latin typeface="Cambria Math"/>
                                </a:rPr>
                                <m:t>27</m:t>
                              </m:r>
                            </m:den>
                          </m:f>
                          <m:r>
                            <a:rPr lang="de-DE" sz="800" i="1">
                              <a:latin typeface="Cambria Math"/>
                            </a:rPr>
                            <m:t>+</m:t>
                          </m:r>
                          <m:f>
                            <m:fPr>
                              <m:ctrlPr>
                                <a:rPr lang="de-DE" sz="800" i="1">
                                  <a:latin typeface="Cambria Math"/>
                                </a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a:rPr lang="de-DE" sz="800" i="1">
                                      <a:latin typeface="Cambria Math"/>
                                    </a:rPr>
                                  </m:ctrlPr>
                                </m:sSupPr>
                                <m:e>
                                  <m:r>
                                    <a:rPr lang="de-DE" sz="800" i="1">
                                      <a:latin typeface="Cambria Math"/>
                                    </a:rPr>
                                    <m:t>𝑞</m:t>
                                  </m:r>
                                </m:e>
                                <m:sup>
                                  <m:r>
                                    <a:rPr lang="de-DE" sz="800" i="1">
                                      <a:latin typeface="Cambria Math"/>
                                    </a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a:rPr lang="de-DE" sz="800" i="1">
                                  <a:latin typeface="Cambria Math"/>
                                </a:rPr>
                                <m:t>4</m:t>
                              </m:r>
                            </m:den>
                          </m:f>
                        </m:e>
                      </m:rad>
                    </m:e>
                  </m:rad>
                </m:oMath>
              </a14:m>
              <a:r>
                <a:rPr lang="de-DE" sz="800"/>
                <a:t> </a:t>
              </a:r>
            </a:p>
          </dgm:t>
        </dgm:pt>
      </mc:Choice>
      <mc:Fallback xmlns="">
        <dgm:pt modelId="{2448F399-3913-46B5-AFE2-61CC268180D0}">
          <dgm:prSet phldrT="[Text]" custT="1"/>
          <dgm:spPr/>
          <dgm:t>
            <a:bodyPr/>
            <a:lstStyle/>
            <a:p>
              <a:r>
                <a:rPr lang="de-DE" sz="800" i="0">
                  <a:latin typeface="Cambria Math"/>
                </a:rPr>
                <a:t>𝑥=∛(−𝑞/2+√(𝑝^3/27+𝑞^2/4)) +∛(−𝑞/2−√(𝑝^3/27+𝑞^2/4)) </a:t>
              </a:r>
              <a:r>
                <a:rPr lang="de-DE" sz="800"/>
                <a:t> </a:t>
              </a:r>
            </a:p>
          </dgm:t>
        </dgm:pt>
      </mc:Fallback>
    </mc:AlternateContent>
    <dgm:pt modelId="{94F2098F-9839-43BC-80C7-F3A6DC7D07D8}" type="parTrans" cxnId="{0072E7D4-82E7-409E-AB64-5FC2E13FEE9A}">
      <dgm:prSet/>
      <dgm:spPr/>
      <dgm:t>
        <a:bodyPr/>
        <a:lstStyle/>
        <a:p>
          <a:endParaRPr lang="de-DE"/>
        </a:p>
      </dgm:t>
    </dgm:pt>
    <dgm:pt modelId="{D86DC2AA-B1E8-498E-BF7B-7EE47ECCF52C}" type="sibTrans" cxnId="{0072E7D4-82E7-409E-AB64-5FC2E13FEE9A}">
      <dgm:prSet/>
      <dgm:spPr/>
      <dgm:t>
        <a:bodyPr/>
        <a:lstStyle/>
        <a:p>
          <a:endParaRPr lang="de-DE"/>
        </a:p>
      </dgm:t>
    </dgm:pt>
    <dgm:pt modelId="{A018B0E5-8863-4ACD-A999-AA6B92D6483C}">
      <dgm:prSet phldrT="[Text]"/>
      <dgm:spPr/>
      <dgm:t>
        <a:bodyPr/>
        <a:lstStyle/>
        <a:p>
          <a:endParaRPr lang="de-DE"/>
        </a:p>
      </dgm:t>
    </dgm:pt>
    <dgm:pt modelId="{877F7938-018D-44E8-869D-8AEBE8394C9A}" type="parTrans" cxnId="{7B1DF016-BAA1-4455-A6A9-09A9EA54F7B2}">
      <dgm:prSet/>
      <dgm:spPr/>
      <dgm:t>
        <a:bodyPr/>
        <a:lstStyle/>
        <a:p>
          <a:endParaRPr lang="de-DE"/>
        </a:p>
      </dgm:t>
    </dgm:pt>
    <dgm:pt modelId="{976171A9-EE65-424A-9C7F-A02830B4217D}" type="sibTrans" cxnId="{7B1DF016-BAA1-4455-A6A9-09A9EA54F7B2}">
      <dgm:prSet/>
      <dgm:spPr/>
      <dgm:t>
        <a:bodyPr/>
        <a:lstStyle/>
        <a:p>
          <a:endParaRPr lang="de-DE"/>
        </a:p>
      </dgm:t>
    </dgm:pt>
    <mc:AlternateContent xmlns:mc="http://schemas.openxmlformats.org/markup-compatibility/2006" xmlns:a14="http://schemas.microsoft.com/office/drawing/2010/main">
      <mc:Choice Requires="a14">
        <dgm:pt modelId="{90B888A7-D1C4-4C30-A3C8-53E63BA335C7}">
          <dgm:prSet/>
          <dgm:spPr/>
          <dgm:t>
            <a:bodyPr/>
            <a:lstStyle/>
            <a:p>
              <a14:m>
                <m:oMath xmlns:m="http://schemas.openxmlformats.org/officeDocument/2006/math">
                  <m:f>
                    <m:fPr>
                      <m:ctrlPr>
                        <a:rPr lang="de-DE" i="1">
                          <a:latin typeface="Cambria Math"/>
                        </a:rPr>
                      </m:ctrlPr>
                    </m:fPr>
                    <m:num>
                      <m:sSup>
                        <m:sSupPr>
                          <m:ctrlPr>
                            <a:rPr lang="de-DE" i="1">
                              <a:latin typeface="Cambria Math"/>
                            </a:rPr>
                          </m:ctrlPr>
                        </m:sSupPr>
                        <m:e>
                          <m:r>
                            <a:rPr lang="de-DE" i="1">
                              <a:latin typeface="Cambria Math"/>
                            </a:rPr>
                            <m:t>𝑝</m:t>
                          </m:r>
                        </m:e>
                        <m:sup>
                          <m:r>
                            <a:rPr lang="de-DE" i="1">
                              <a:latin typeface="Cambria Math"/>
                            </a:rPr>
                            <m:t>3</m:t>
                          </m:r>
                        </m:sup>
                      </m:sSup>
                    </m:num>
                    <m:den>
                      <m:r>
                        <a:rPr lang="de-DE" i="1">
                          <a:latin typeface="Cambria Math"/>
                        </a:rPr>
                        <m:t>27</m:t>
                      </m:r>
                    </m:den>
                  </m:f>
                  <m:r>
                    <a:rPr lang="de-DE" i="1">
                      <a:latin typeface="Cambria Math"/>
                    </a:rPr>
                    <m:t>+</m:t>
                  </m:r>
                  <m:f>
                    <m:fPr>
                      <m:ctrlPr>
                        <a:rPr lang="de-DE" i="1">
                          <a:latin typeface="Cambria Math"/>
                        </a:rPr>
                      </m:ctrlPr>
                    </m:fPr>
                    <m:num>
                      <m:sSup>
                        <m:sSupPr>
                          <m:ctrlPr>
                            <a:rPr lang="de-DE" i="1">
                              <a:latin typeface="Cambria Math"/>
                            </a:rPr>
                          </m:ctrlPr>
                        </m:sSupPr>
                        <m:e>
                          <m:r>
                            <a:rPr lang="de-DE" i="1">
                              <a:latin typeface="Cambria Math"/>
                            </a:rPr>
                            <m:t>𝑞</m:t>
                          </m:r>
                        </m:e>
                        <m:sup>
                          <m:r>
                            <a:rPr lang="de-DE" i="1">
                              <a:latin typeface="Cambria Math"/>
                            </a:rPr>
                            <m:t>2</m:t>
                          </m:r>
                        </m:sup>
                      </m:sSup>
                    </m:num>
                    <m:den>
                      <m:r>
                        <a:rPr lang="de-DE" i="1">
                          <a:latin typeface="Cambria Math"/>
                        </a:rPr>
                        <m:t>4</m:t>
                      </m:r>
                    </m:den>
                  </m:f>
                  <m:r>
                    <a:rPr lang="de-DE" i="1">
                      <a:latin typeface="Cambria Math"/>
                    </a:rPr>
                    <m:t>&gt;0 </m:t>
                  </m:r>
                </m:oMath>
              </a14:m>
              <a:r>
                <a:rPr lang="de-DE"/>
                <a:t> </a:t>
              </a:r>
            </a:p>
          </dgm:t>
        </dgm:pt>
      </mc:Choice>
      <mc:Fallback xmlns="">
        <dgm:pt modelId="{90B888A7-D1C4-4C30-A3C8-53E63BA335C7}">
          <dgm:prSet/>
          <dgm:spPr/>
          <dgm:t>
            <a:bodyPr/>
            <a:lstStyle/>
            <a:p>
              <a:r>
                <a:rPr lang="de-DE" i="0"/>
                <a:t>𝑝^3/27+𝑞^2/4&gt;0 </a:t>
              </a:r>
              <a:r>
                <a:rPr lang="de-DE"/>
                <a:t> </a:t>
              </a:r>
            </a:p>
          </dgm:t>
        </dgm:pt>
      </mc:Fallback>
    </mc:AlternateContent>
    <dgm:pt modelId="{302F758A-253B-4742-BD7C-5EFDF9392BFD}" type="parTrans" cxnId="{39F72B81-6EC6-4EC4-A5A5-40FE25685938}">
      <dgm:prSet/>
      <dgm:spPr/>
      <dgm:t>
        <a:bodyPr/>
        <a:lstStyle/>
        <a:p>
          <a:endParaRPr lang="de-DE"/>
        </a:p>
      </dgm:t>
    </dgm:pt>
    <dgm:pt modelId="{9CCE7719-BF36-4CAE-9B7B-F0B635BF0CB9}" type="sibTrans" cxnId="{39F72B81-6EC6-4EC4-A5A5-40FE25685938}">
      <dgm:prSet/>
      <dgm:spPr/>
      <dgm:t>
        <a:bodyPr/>
        <a:lstStyle/>
        <a:p>
          <a:endParaRPr lang="de-DE"/>
        </a:p>
      </dgm:t>
    </dgm:pt>
    <dgm:pt modelId="{D91B05FD-6494-4DA5-A24E-A7D0B784F167}">
      <dgm:prSet/>
      <dgm:spPr/>
      <dgm:t>
        <a:bodyPr/>
        <a:lstStyle/>
        <a:p>
          <a:endParaRPr lang="de-DE"/>
        </a:p>
      </dgm:t>
    </dgm:pt>
    <dgm:pt modelId="{4EB2C665-1785-4FAB-85DE-71308C03A612}" type="parTrans" cxnId="{73512EE1-1B96-483D-8D25-F6834C0205B3}">
      <dgm:prSet/>
      <dgm:spPr/>
      <dgm:t>
        <a:bodyPr/>
        <a:lstStyle/>
        <a:p>
          <a:endParaRPr lang="de-DE"/>
        </a:p>
      </dgm:t>
    </dgm:pt>
    <dgm:pt modelId="{FF5DAA48-9033-453A-90F5-1CC51B4BD08B}" type="sibTrans" cxnId="{73512EE1-1B96-483D-8D25-F6834C0205B3}">
      <dgm:prSet/>
      <dgm:spPr/>
      <dgm:t>
        <a:bodyPr/>
        <a:lstStyle/>
        <a:p>
          <a:endParaRPr lang="de-DE"/>
        </a:p>
      </dgm:t>
    </dgm:pt>
    <dgm:pt modelId="{5A8EA4BD-1ECC-45D3-BEEB-614564F8C0CF}" type="pres">
      <dgm:prSet presAssocID="{7FAEEC3D-7AD5-4E38-9702-F133897723E4}" presName="linearFlow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de-DE"/>
        </a:p>
      </dgm:t>
    </dgm:pt>
    <dgm:pt modelId="{231E8BFE-7802-4D5A-A2D8-07767D8A78D2}" type="pres">
      <dgm:prSet presAssocID="{5DEA9ABB-E5EC-413E-AB80-2C4A11FEF51C}" presName="composite" presStyleCnt="0"/>
      <dgm:spPr/>
    </dgm:pt>
    <dgm:pt modelId="{33EC1D95-2949-4680-A10B-BC8D57E2727C}" type="pres">
      <dgm:prSet presAssocID="{5DEA9ABB-E5EC-413E-AB80-2C4A11FEF51C}" presName="parentText" presStyleLbl="alignNode1" presStyleIdx="0" presStyleCnt="4">
        <dgm:presLayoutVars>
          <dgm:chMax val="1"/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75F71DA1-51D1-47A7-A44B-044D164D617A}" type="pres">
      <dgm:prSet presAssocID="{5DEA9ABB-E5EC-413E-AB80-2C4A11FEF51C}" presName="descendantText" presStyleLbl="alignAcc1" presStyleIdx="0" presStyleCnt="4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6E55C80C-11A7-4A59-8458-F92F0882CF3E}" type="pres">
      <dgm:prSet presAssocID="{20147475-EC8D-49FD-A48A-F4257AABE1AE}" presName="sp" presStyleCnt="0"/>
      <dgm:spPr/>
    </dgm:pt>
    <dgm:pt modelId="{43227878-7EF6-420D-8077-A5D04CFC8378}" type="pres">
      <dgm:prSet presAssocID="{9FA18810-E3CC-4EE2-A3C9-229FEADF5A8B}" presName="composite" presStyleCnt="0"/>
      <dgm:spPr/>
    </dgm:pt>
    <dgm:pt modelId="{266E4105-CDBC-42A5-BDF8-F39076679247}" type="pres">
      <dgm:prSet presAssocID="{9FA18810-E3CC-4EE2-A3C9-229FEADF5A8B}" presName="parentText" presStyleLbl="alignNode1" presStyleIdx="1" presStyleCnt="4">
        <dgm:presLayoutVars>
          <dgm:chMax val="1"/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2F4A155A-0CD1-4D2D-8CF3-8D51AA039533}" type="pres">
      <dgm:prSet presAssocID="{9FA18810-E3CC-4EE2-A3C9-229FEADF5A8B}" presName="descendantText" presStyleLbl="alignAcc1" presStyleIdx="1" presStyleCnt="4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46815DB9-08B4-4F75-9F42-BE17BDE77896}" type="pres">
      <dgm:prSet presAssocID="{A72CF924-0570-4AD1-89F9-2EACB92AD874}" presName="sp" presStyleCnt="0"/>
      <dgm:spPr/>
    </dgm:pt>
    <dgm:pt modelId="{A5E92112-9EAB-43D3-B90D-E683AEDB8622}" type="pres">
      <dgm:prSet presAssocID="{2448F399-3913-46B5-AFE2-61CC268180D0}" presName="composite" presStyleCnt="0"/>
      <dgm:spPr/>
    </dgm:pt>
    <dgm:pt modelId="{30C420BB-8279-41C5-AA6D-B6A94868D2B5}" type="pres">
      <dgm:prSet presAssocID="{2448F399-3913-46B5-AFE2-61CC268180D0}" presName="parentText" presStyleLbl="alignNode1" presStyleIdx="2" presStyleCnt="4" custScaleX="102076">
        <dgm:presLayoutVars>
          <dgm:chMax val="1"/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3188375D-104E-49C4-B049-A598607FAA3D}" type="pres">
      <dgm:prSet presAssocID="{2448F399-3913-46B5-AFE2-61CC268180D0}" presName="descendantText" presStyleLbl="alignAcc1" presStyleIdx="2" presStyleCnt="4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E7562F75-2AC0-4A46-9A74-0ABDC2CCEC63}" type="pres">
      <dgm:prSet presAssocID="{D86DC2AA-B1E8-498E-BF7B-7EE47ECCF52C}" presName="sp" presStyleCnt="0"/>
      <dgm:spPr/>
    </dgm:pt>
    <dgm:pt modelId="{C632D793-AC4D-456E-BCA0-39200C40E741}" type="pres">
      <dgm:prSet presAssocID="{90B888A7-D1C4-4C30-A3C8-53E63BA335C7}" presName="composite" presStyleCnt="0"/>
      <dgm:spPr/>
    </dgm:pt>
    <dgm:pt modelId="{51AD8C14-3757-4F78-90A5-DF77CC2ADFC0}" type="pres">
      <dgm:prSet presAssocID="{90B888A7-D1C4-4C30-A3C8-53E63BA335C7}" presName="parentText" presStyleLbl="alignNode1" presStyleIdx="3" presStyleCnt="4">
        <dgm:presLayoutVars>
          <dgm:chMax val="1"/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9690D824-7146-48D3-9AB0-CAED1D8FE3A6}" type="pres">
      <dgm:prSet presAssocID="{90B888A7-D1C4-4C30-A3C8-53E63BA335C7}" presName="descendantText" presStyleLbl="alignAcc1" presStyleIdx="3" presStyleCnt="4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</dgm:ptLst>
  <dgm:cxnLst>
    <dgm:cxn modelId="{7B1DF016-BAA1-4455-A6A9-09A9EA54F7B2}" srcId="{2448F399-3913-46B5-AFE2-61CC268180D0}" destId="{A018B0E5-8863-4ACD-A999-AA6B92D6483C}" srcOrd="0" destOrd="0" parTransId="{877F7938-018D-44E8-869D-8AEBE8394C9A}" sibTransId="{976171A9-EE65-424A-9C7F-A02830B4217D}"/>
    <dgm:cxn modelId="{F5AD0A33-A81A-43C0-A97C-F564DAE0DA68}" type="presOf" srcId="{9FA18810-E3CC-4EE2-A3C9-229FEADF5A8B}" destId="{266E4105-CDBC-42A5-BDF8-F39076679247}" srcOrd="0" destOrd="0" presId="urn:microsoft.com/office/officeart/2005/8/layout/chevron2"/>
    <dgm:cxn modelId="{73512EE1-1B96-483D-8D25-F6834C0205B3}" srcId="{90B888A7-D1C4-4C30-A3C8-53E63BA335C7}" destId="{D91B05FD-6494-4DA5-A24E-A7D0B784F167}" srcOrd="0" destOrd="0" parTransId="{4EB2C665-1785-4FAB-85DE-71308C03A612}" sibTransId="{FF5DAA48-9033-453A-90F5-1CC51B4BD08B}"/>
    <dgm:cxn modelId="{E64E0CE6-FA3C-46E7-A650-2A6C895BBA8A}" type="presOf" srcId="{D91B05FD-6494-4DA5-A24E-A7D0B784F167}" destId="{9690D824-7146-48D3-9AB0-CAED1D8FE3A6}" srcOrd="0" destOrd="0" presId="urn:microsoft.com/office/officeart/2005/8/layout/chevron2"/>
    <dgm:cxn modelId="{DE95C09C-78ED-4EA6-A843-8EAE883D9573}" srcId="{5DEA9ABB-E5EC-413E-AB80-2C4A11FEF51C}" destId="{4FA088CB-80B5-4118-8C3E-B97D59762A01}" srcOrd="0" destOrd="0" parTransId="{63E90DCB-3F2B-43FF-BA1B-7C40FBCF53F8}" sibTransId="{F22315EC-3703-41CE-B130-AA245CCE087C}"/>
    <dgm:cxn modelId="{A6735948-76DD-407E-B0F6-C312E3ED5B11}" srcId="{9FA18810-E3CC-4EE2-A3C9-229FEADF5A8B}" destId="{1C33A892-D8A7-4071-9EB9-2E5B603C1470}" srcOrd="0" destOrd="0" parTransId="{95E87CEC-BAC7-4F35-9144-30724049AC84}" sibTransId="{4A76590B-5F08-40FA-9043-BAFF20CB13D4}"/>
    <dgm:cxn modelId="{39F72B81-6EC6-4EC4-A5A5-40FE25685938}" srcId="{7FAEEC3D-7AD5-4E38-9702-F133897723E4}" destId="{90B888A7-D1C4-4C30-A3C8-53E63BA335C7}" srcOrd="3" destOrd="0" parTransId="{302F758A-253B-4742-BD7C-5EFDF9392BFD}" sibTransId="{9CCE7719-BF36-4CAE-9B7B-F0B635BF0CB9}"/>
    <dgm:cxn modelId="{83CA97AB-2086-4EA0-9469-AF17A66D0912}" type="presOf" srcId="{2448F399-3913-46B5-AFE2-61CC268180D0}" destId="{30C420BB-8279-41C5-AA6D-B6A94868D2B5}" srcOrd="0" destOrd="0" presId="urn:microsoft.com/office/officeart/2005/8/layout/chevron2"/>
    <dgm:cxn modelId="{4F03B25B-20FE-4D88-8AD6-E5E1665FBD52}" type="presOf" srcId="{A018B0E5-8863-4ACD-A999-AA6B92D6483C}" destId="{3188375D-104E-49C4-B049-A598607FAA3D}" srcOrd="0" destOrd="0" presId="urn:microsoft.com/office/officeart/2005/8/layout/chevron2"/>
    <dgm:cxn modelId="{B9BA8B05-0F3D-4F77-AA49-A53EC07BA4FD}" type="presOf" srcId="{1C33A892-D8A7-4071-9EB9-2E5B603C1470}" destId="{2F4A155A-0CD1-4D2D-8CF3-8D51AA039533}" srcOrd="0" destOrd="0" presId="urn:microsoft.com/office/officeart/2005/8/layout/chevron2"/>
    <dgm:cxn modelId="{1B5AD0D1-156F-41B1-ADCB-B49880B5A805}" srcId="{7FAEEC3D-7AD5-4E38-9702-F133897723E4}" destId="{9FA18810-E3CC-4EE2-A3C9-229FEADF5A8B}" srcOrd="1" destOrd="0" parTransId="{D1A6D579-55E2-445C-AC0F-73AE73D600C1}" sibTransId="{A72CF924-0570-4AD1-89F9-2EACB92AD874}"/>
    <dgm:cxn modelId="{AA581EBF-45FE-4CCE-B218-735B2F0A0947}" type="presOf" srcId="{90B888A7-D1C4-4C30-A3C8-53E63BA335C7}" destId="{51AD8C14-3757-4F78-90A5-DF77CC2ADFC0}" srcOrd="0" destOrd="0" presId="urn:microsoft.com/office/officeart/2005/8/layout/chevron2"/>
    <dgm:cxn modelId="{5B7B7293-448F-4163-80C8-EF3130499139}" srcId="{7FAEEC3D-7AD5-4E38-9702-F133897723E4}" destId="{5DEA9ABB-E5EC-413E-AB80-2C4A11FEF51C}" srcOrd="0" destOrd="0" parTransId="{7DB4599A-5EEF-4EF9-8024-0D5B31948A69}" sibTransId="{20147475-EC8D-49FD-A48A-F4257AABE1AE}"/>
    <dgm:cxn modelId="{A3F16FCC-7702-4C2E-B36F-AFE79CD664CB}" type="presOf" srcId="{4FA088CB-80B5-4118-8C3E-B97D59762A01}" destId="{75F71DA1-51D1-47A7-A44B-044D164D617A}" srcOrd="0" destOrd="0" presId="urn:microsoft.com/office/officeart/2005/8/layout/chevron2"/>
    <dgm:cxn modelId="{28C44C40-3BF3-4465-BC17-B965FAF19C57}" type="presOf" srcId="{5DEA9ABB-E5EC-413E-AB80-2C4A11FEF51C}" destId="{33EC1D95-2949-4680-A10B-BC8D57E2727C}" srcOrd="0" destOrd="0" presId="urn:microsoft.com/office/officeart/2005/8/layout/chevron2"/>
    <dgm:cxn modelId="{0072E7D4-82E7-409E-AB64-5FC2E13FEE9A}" srcId="{7FAEEC3D-7AD5-4E38-9702-F133897723E4}" destId="{2448F399-3913-46B5-AFE2-61CC268180D0}" srcOrd="2" destOrd="0" parTransId="{94F2098F-9839-43BC-80C7-F3A6DC7D07D8}" sibTransId="{D86DC2AA-B1E8-498E-BF7B-7EE47ECCF52C}"/>
    <dgm:cxn modelId="{517194BE-8A24-49BD-A965-94800EE5B249}" type="presOf" srcId="{7FAEEC3D-7AD5-4E38-9702-F133897723E4}" destId="{5A8EA4BD-1ECC-45D3-BEEB-614564F8C0CF}" srcOrd="0" destOrd="0" presId="urn:microsoft.com/office/officeart/2005/8/layout/chevron2"/>
    <dgm:cxn modelId="{BF3301EE-A60B-4114-8537-AC083600195F}" type="presParOf" srcId="{5A8EA4BD-1ECC-45D3-BEEB-614564F8C0CF}" destId="{231E8BFE-7802-4D5A-A2D8-07767D8A78D2}" srcOrd="0" destOrd="0" presId="urn:microsoft.com/office/officeart/2005/8/layout/chevron2"/>
    <dgm:cxn modelId="{F269B01C-CAFE-4330-A685-33D8DBACCC05}" type="presParOf" srcId="{231E8BFE-7802-4D5A-A2D8-07767D8A78D2}" destId="{33EC1D95-2949-4680-A10B-BC8D57E2727C}" srcOrd="0" destOrd="0" presId="urn:microsoft.com/office/officeart/2005/8/layout/chevron2"/>
    <dgm:cxn modelId="{000DBB1C-5678-4423-A2A1-B073AB5D2309}" type="presParOf" srcId="{231E8BFE-7802-4D5A-A2D8-07767D8A78D2}" destId="{75F71DA1-51D1-47A7-A44B-044D164D617A}" srcOrd="1" destOrd="0" presId="urn:microsoft.com/office/officeart/2005/8/layout/chevron2"/>
    <dgm:cxn modelId="{5168E207-436E-405D-A005-8AF1F96E2843}" type="presParOf" srcId="{5A8EA4BD-1ECC-45D3-BEEB-614564F8C0CF}" destId="{6E55C80C-11A7-4A59-8458-F92F0882CF3E}" srcOrd="1" destOrd="0" presId="urn:microsoft.com/office/officeart/2005/8/layout/chevron2"/>
    <dgm:cxn modelId="{26537EB7-762C-40DD-B31C-726A75BCAACF}" type="presParOf" srcId="{5A8EA4BD-1ECC-45D3-BEEB-614564F8C0CF}" destId="{43227878-7EF6-420D-8077-A5D04CFC8378}" srcOrd="2" destOrd="0" presId="urn:microsoft.com/office/officeart/2005/8/layout/chevron2"/>
    <dgm:cxn modelId="{C0D48525-4607-42EB-B816-27DA7B0A042F}" type="presParOf" srcId="{43227878-7EF6-420D-8077-A5D04CFC8378}" destId="{266E4105-CDBC-42A5-BDF8-F39076679247}" srcOrd="0" destOrd="0" presId="urn:microsoft.com/office/officeart/2005/8/layout/chevron2"/>
    <dgm:cxn modelId="{094B50FB-9B65-40ED-A5C6-264BE69A18BD}" type="presParOf" srcId="{43227878-7EF6-420D-8077-A5D04CFC8378}" destId="{2F4A155A-0CD1-4D2D-8CF3-8D51AA039533}" srcOrd="1" destOrd="0" presId="urn:microsoft.com/office/officeart/2005/8/layout/chevron2"/>
    <dgm:cxn modelId="{30732906-A00A-4D9B-AC25-9F49CA96EE01}" type="presParOf" srcId="{5A8EA4BD-1ECC-45D3-BEEB-614564F8C0CF}" destId="{46815DB9-08B4-4F75-9F42-BE17BDE77896}" srcOrd="3" destOrd="0" presId="urn:microsoft.com/office/officeart/2005/8/layout/chevron2"/>
    <dgm:cxn modelId="{2642D913-9B05-4097-BA26-5812086FAFDE}" type="presParOf" srcId="{5A8EA4BD-1ECC-45D3-BEEB-614564F8C0CF}" destId="{A5E92112-9EAB-43D3-B90D-E683AEDB8622}" srcOrd="4" destOrd="0" presId="urn:microsoft.com/office/officeart/2005/8/layout/chevron2"/>
    <dgm:cxn modelId="{30582D70-0D11-4DA5-86DF-5B50B3F18B38}" type="presParOf" srcId="{A5E92112-9EAB-43D3-B90D-E683AEDB8622}" destId="{30C420BB-8279-41C5-AA6D-B6A94868D2B5}" srcOrd="0" destOrd="0" presId="urn:microsoft.com/office/officeart/2005/8/layout/chevron2"/>
    <dgm:cxn modelId="{11BCE469-2E74-439C-924F-D78A2D406372}" type="presParOf" srcId="{A5E92112-9EAB-43D3-B90D-E683AEDB8622}" destId="{3188375D-104E-49C4-B049-A598607FAA3D}" srcOrd="1" destOrd="0" presId="urn:microsoft.com/office/officeart/2005/8/layout/chevron2"/>
    <dgm:cxn modelId="{73589B60-0071-48D5-9990-BBB05C5926B7}" type="presParOf" srcId="{5A8EA4BD-1ECC-45D3-BEEB-614564F8C0CF}" destId="{E7562F75-2AC0-4A46-9A74-0ABDC2CCEC63}" srcOrd="5" destOrd="0" presId="urn:microsoft.com/office/officeart/2005/8/layout/chevron2"/>
    <dgm:cxn modelId="{D37A0731-A05A-48ED-B99D-5E49709757E6}" type="presParOf" srcId="{5A8EA4BD-1ECC-45D3-BEEB-614564F8C0CF}" destId="{C632D793-AC4D-456E-BCA0-39200C40E741}" srcOrd="6" destOrd="0" presId="urn:microsoft.com/office/officeart/2005/8/layout/chevron2"/>
    <dgm:cxn modelId="{6DAE242A-D595-4BDE-B23A-A9F5DF6815B2}" type="presParOf" srcId="{C632D793-AC4D-456E-BCA0-39200C40E741}" destId="{51AD8C14-3757-4F78-90A5-DF77CC2ADFC0}" srcOrd="0" destOrd="0" presId="urn:microsoft.com/office/officeart/2005/8/layout/chevron2"/>
    <dgm:cxn modelId="{578EEDBF-0304-4DA9-BBD0-8FB9B793CBE0}" type="presParOf" srcId="{C632D793-AC4D-456E-BCA0-39200C40E741}" destId="{9690D824-7146-48D3-9AB0-CAED1D8FE3A6}" srcOrd="1" destOrd="0" presId="urn:microsoft.com/office/officeart/2005/8/layout/chevron2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3EC1D95-2949-4680-A10B-BC8D57E2727C}">
      <dsp:nvSpPr>
        <dsp:cNvPr id="0" name=""/>
        <dsp:cNvSpPr/>
      </dsp:nvSpPr>
      <dsp:spPr>
        <a:xfrm rot="5400000">
          <a:off x="-210909" y="209043"/>
          <a:ext cx="1372810" cy="960967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1000" kern="1200"/>
            <a:t>3x</a:t>
          </a:r>
          <a:r>
            <a:rPr lang="de-DE" sz="1000" kern="1200" baseline="30000"/>
            <a:t>3</a:t>
          </a:r>
          <a:r>
            <a:rPr lang="de-DE" sz="1000" kern="1200" baseline="0"/>
            <a:t>+6x</a:t>
          </a:r>
          <a:r>
            <a:rPr lang="de-DE" sz="1000" kern="1200" baseline="30000"/>
            <a:t>2</a:t>
          </a:r>
          <a:r>
            <a:rPr lang="de-DE" sz="1000" kern="1200" baseline="0"/>
            <a:t>-3x+9=0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1000" kern="1200" baseline="0"/>
            <a:t>x</a:t>
          </a:r>
          <a:r>
            <a:rPr lang="de-DE" sz="1000" kern="1200" baseline="30000"/>
            <a:t>3</a:t>
          </a:r>
          <a:r>
            <a:rPr lang="de-DE" sz="1000" kern="1200" baseline="0"/>
            <a:t>+2x</a:t>
          </a:r>
          <a:r>
            <a:rPr lang="de-DE" sz="1000" kern="1200" baseline="30000"/>
            <a:t>2</a:t>
          </a:r>
          <a:r>
            <a:rPr lang="de-DE" sz="1000" kern="1200" baseline="0"/>
            <a:t>-1x+3=0</a:t>
          </a:r>
          <a:endParaRPr lang="de-DE" sz="1000" kern="1200"/>
        </a:p>
      </dsp:txBody>
      <dsp:txXfrm rot="-5400000">
        <a:off x="-4987" y="483606"/>
        <a:ext cx="960967" cy="411843"/>
      </dsp:txXfrm>
    </dsp:sp>
    <dsp:sp modelId="{75F71DA1-51D1-47A7-A44B-044D164D617A}">
      <dsp:nvSpPr>
        <dsp:cNvPr id="0" name=""/>
        <dsp:cNvSpPr/>
      </dsp:nvSpPr>
      <dsp:spPr>
        <a:xfrm rot="5400000">
          <a:off x="2909057" y="-1949955"/>
          <a:ext cx="892326" cy="4798482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9824" tIns="33020" rIns="33020" bIns="33020" numCol="1" spcCol="1270" anchor="ctr" anchorCtr="0">
          <a:noAutofit/>
        </a:bodyPr>
        <a:lstStyle/>
        <a:p>
          <a:pPr marL="285750" lvl="1" indent="-285750" algn="l" defTabSz="2311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de-DE" sz="5200" kern="1200"/>
        </a:p>
      </dsp:txBody>
      <dsp:txXfrm rot="-5400000">
        <a:off x="955979" y="46683"/>
        <a:ext cx="4754922" cy="805206"/>
      </dsp:txXfrm>
    </dsp:sp>
    <dsp:sp modelId="{266E4105-CDBC-42A5-BDF8-F39076679247}">
      <dsp:nvSpPr>
        <dsp:cNvPr id="0" name=""/>
        <dsp:cNvSpPr/>
      </dsp:nvSpPr>
      <dsp:spPr>
        <a:xfrm rot="5400000">
          <a:off x="-210909" y="1436567"/>
          <a:ext cx="1372810" cy="960967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1000" kern="1200"/>
            <a:t>x</a:t>
          </a:r>
          <a:r>
            <a:rPr lang="de-DE" sz="1000" kern="1200" baseline="30000"/>
            <a:t>3</a:t>
          </a:r>
          <a:r>
            <a:rPr lang="de-DE" sz="1000" kern="1200" baseline="0"/>
            <a:t>+ax</a:t>
          </a:r>
          <a:r>
            <a:rPr lang="de-DE" sz="1000" kern="1200" baseline="30000"/>
            <a:t>2</a:t>
          </a:r>
          <a:r>
            <a:rPr lang="de-DE" sz="1000" kern="1200" baseline="0"/>
            <a:t>+bx+c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1000" kern="1200" baseline="0"/>
            <a:t>x</a:t>
          </a:r>
          <a:r>
            <a:rPr lang="de-DE" sz="1000" kern="1200" baseline="30000"/>
            <a:t>3</a:t>
          </a:r>
          <a:r>
            <a:rPr lang="de-DE" sz="1000" kern="1200" baseline="0"/>
            <a:t>+px+q</a:t>
          </a:r>
          <a:endParaRPr lang="de-DE" sz="1000" kern="1200"/>
        </a:p>
      </dsp:txBody>
      <dsp:txXfrm rot="-5400000">
        <a:off x="-4987" y="1711130"/>
        <a:ext cx="960967" cy="411843"/>
      </dsp:txXfrm>
    </dsp:sp>
    <dsp:sp modelId="{2F4A155A-0CD1-4D2D-8CF3-8D51AA039533}">
      <dsp:nvSpPr>
        <dsp:cNvPr id="0" name=""/>
        <dsp:cNvSpPr/>
      </dsp:nvSpPr>
      <dsp:spPr>
        <a:xfrm rot="5400000">
          <a:off x="2909057" y="-722431"/>
          <a:ext cx="892326" cy="4798482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9824" tIns="33020" rIns="33020" bIns="33020" numCol="1" spcCol="1270" anchor="ctr" anchorCtr="0">
          <a:noAutofit/>
        </a:bodyPr>
        <a:lstStyle/>
        <a:p>
          <a:pPr marL="285750" lvl="1" indent="-285750" algn="l" defTabSz="2311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de-DE" sz="5200" kern="1200"/>
        </a:p>
      </dsp:txBody>
      <dsp:txXfrm rot="-5400000">
        <a:off x="955979" y="1274207"/>
        <a:ext cx="4754922" cy="805206"/>
      </dsp:txXfrm>
    </dsp:sp>
    <dsp:sp modelId="{30C420BB-8279-41C5-AA6D-B6A94868D2B5}">
      <dsp:nvSpPr>
        <dsp:cNvPr id="0" name=""/>
        <dsp:cNvSpPr/>
      </dsp:nvSpPr>
      <dsp:spPr>
        <a:xfrm rot="5400000">
          <a:off x="-200934" y="2654116"/>
          <a:ext cx="1372810" cy="980917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14:m xmlns:a14="http://schemas.microsoft.com/office/drawing/2010/main">
            <m:oMath xmlns:m="http://schemas.openxmlformats.org/officeDocument/2006/math">
              <m:r>
                <a:rPr lang="de-DE" sz="800" i="1" kern="1200">
                  <a:latin typeface="Cambria Math"/>
                </a:rPr>
                <m:t>𝑥</m:t>
              </m:r>
              <m:r>
                <a:rPr lang="de-DE" sz="800" i="1" kern="1200">
                  <a:latin typeface="Cambria Math"/>
                </a:rPr>
                <m:t>=</m:t>
              </m:r>
              <m:rad>
                <m:radPr>
                  <m:ctrlPr>
                    <a:rPr lang="de-DE" sz="800" i="1" kern="1200">
                      <a:latin typeface="Cambria Math"/>
                    </a:rPr>
                  </m:ctrlPr>
                </m:radPr>
                <m:deg>
                  <m:r>
                    <a:rPr lang="de-DE" sz="800" i="1" kern="1200">
                      <a:latin typeface="Cambria Math"/>
                    </a:rPr>
                    <m:t>3</m:t>
                  </m:r>
                </m:deg>
                <m:e>
                  <m:r>
                    <a:rPr lang="de-DE" sz="800" i="1" kern="1200">
                      <a:latin typeface="Cambria Math"/>
                    </a:rPr>
                    <m:t>−</m:t>
                  </m:r>
                  <m:f>
                    <m:fPr>
                      <m:ctrlPr>
                        <a:rPr lang="de-DE" sz="800" i="1" kern="1200">
                          <a:latin typeface="Cambria Math"/>
                        </a:rPr>
                      </m:ctrlPr>
                    </m:fPr>
                    <m:num>
                      <m:r>
                        <a:rPr lang="de-DE" sz="800" i="1" kern="1200">
                          <a:latin typeface="Cambria Math"/>
                        </a:rPr>
                        <m:t>𝑞</m:t>
                      </m:r>
                    </m:num>
                    <m:den>
                      <m:r>
                        <a:rPr lang="de-DE" sz="800" i="1" kern="1200">
                          <a:latin typeface="Cambria Math"/>
                        </a:rPr>
                        <m:t>2</m:t>
                      </m:r>
                    </m:den>
                  </m:f>
                  <m:r>
                    <a:rPr lang="de-DE" sz="800" i="1" kern="1200">
                      <a:latin typeface="Cambria Math"/>
                    </a:rPr>
                    <m:t>+</m:t>
                  </m:r>
                  <m:rad>
                    <m:radPr>
                      <m:degHide m:val="on"/>
                      <m:ctrlPr>
                        <a:rPr lang="de-DE" sz="800" i="1" kern="1200">
                          <a:latin typeface="Cambria Math"/>
                        </a:rPr>
                      </m:ctrlPr>
                    </m:radPr>
                    <m:deg/>
                    <m:e>
                      <m:f>
                        <m:fPr>
                          <m:ctrlPr>
                            <a:rPr lang="de-DE" sz="800" i="1" kern="1200">
                              <a:latin typeface="Cambria Math"/>
                            </a:rPr>
                          </m:ctrlPr>
                        </m:fPr>
                        <m:num>
                          <m:sSup>
                            <m:sSupPr>
                              <m:ctrlPr>
                                <a:rPr lang="de-DE" sz="800" i="1" kern="1200">
                                  <a:latin typeface="Cambria Math"/>
                                </a:rPr>
                              </m:ctrlPr>
                            </m:sSupPr>
                            <m:e>
                              <m:r>
                                <a:rPr lang="de-DE" sz="800" i="1" kern="1200">
                                  <a:latin typeface="Cambria Math"/>
                                </a:rPr>
                                <m:t>𝑝</m:t>
                              </m:r>
                            </m:e>
                            <m:sup>
                              <m:r>
                                <a:rPr lang="de-DE" sz="800" i="1" kern="1200">
                                  <a:latin typeface="Cambria Math"/>
                                </a:rPr>
                                <m:t>3</m:t>
                              </m:r>
                            </m:sup>
                          </m:sSup>
                        </m:num>
                        <m:den>
                          <m:r>
                            <a:rPr lang="de-DE" sz="800" i="1" kern="1200">
                              <a:latin typeface="Cambria Math"/>
                            </a:rPr>
                            <m:t>27</m:t>
                          </m:r>
                        </m:den>
                      </m:f>
                      <m:r>
                        <a:rPr lang="de-DE" sz="800" i="1" kern="1200">
                          <a:latin typeface="Cambria Math"/>
                        </a:rPr>
                        <m:t>+</m:t>
                      </m:r>
                      <m:f>
                        <m:fPr>
                          <m:ctrlPr>
                            <a:rPr lang="de-DE" sz="800" i="1" kern="1200">
                              <a:latin typeface="Cambria Math"/>
                            </a:rPr>
                          </m:ctrlPr>
                        </m:fPr>
                        <m:num>
                          <m:sSup>
                            <m:sSupPr>
                              <m:ctrlPr>
                                <a:rPr lang="de-DE" sz="800" i="1" kern="1200">
                                  <a:latin typeface="Cambria Math"/>
                                </a:rPr>
                              </m:ctrlPr>
                            </m:sSupPr>
                            <m:e>
                              <m:r>
                                <a:rPr lang="de-DE" sz="800" i="1" kern="1200">
                                  <a:latin typeface="Cambria Math"/>
                                </a:rPr>
                                <m:t>𝑞</m:t>
                              </m:r>
                            </m:e>
                            <m:sup>
                              <m:r>
                                <a:rPr lang="de-DE" sz="800" i="1" kern="1200">
                                  <a:latin typeface="Cambria Math"/>
                                </a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a:rPr lang="de-DE" sz="800" i="1" kern="1200">
                              <a:latin typeface="Cambria Math"/>
                            </a:rPr>
                            <m:t>4</m:t>
                          </m:r>
                        </m:den>
                      </m:f>
                    </m:e>
                  </m:rad>
                </m:e>
              </m:rad>
              <m:r>
                <a:rPr lang="de-DE" sz="800" i="1" kern="1200">
                  <a:latin typeface="Cambria Math"/>
                </a:rPr>
                <m:t>+</m:t>
              </m:r>
              <m:rad>
                <m:radPr>
                  <m:ctrlPr>
                    <a:rPr lang="de-DE" sz="800" i="1" kern="1200">
                      <a:latin typeface="Cambria Math"/>
                    </a:rPr>
                  </m:ctrlPr>
                </m:radPr>
                <m:deg>
                  <m:r>
                    <a:rPr lang="de-DE" sz="800" i="1" kern="1200">
                      <a:latin typeface="Cambria Math"/>
                    </a:rPr>
                    <m:t>3</m:t>
                  </m:r>
                </m:deg>
                <m:e>
                  <m:r>
                    <a:rPr lang="de-DE" sz="800" i="1" kern="1200">
                      <a:latin typeface="Cambria Math"/>
                    </a:rPr>
                    <m:t>−</m:t>
                  </m:r>
                  <m:f>
                    <m:fPr>
                      <m:ctrlPr>
                        <a:rPr lang="de-DE" sz="800" i="1" kern="1200">
                          <a:latin typeface="Cambria Math"/>
                        </a:rPr>
                      </m:ctrlPr>
                    </m:fPr>
                    <m:num>
                      <m:r>
                        <a:rPr lang="de-DE" sz="800" i="1" kern="1200">
                          <a:latin typeface="Cambria Math"/>
                        </a:rPr>
                        <m:t>𝑞</m:t>
                      </m:r>
                    </m:num>
                    <m:den>
                      <m:r>
                        <a:rPr lang="de-DE" sz="800" i="1" kern="1200">
                          <a:latin typeface="Cambria Math"/>
                        </a:rPr>
                        <m:t>2</m:t>
                      </m:r>
                    </m:den>
                  </m:f>
                  <m:r>
                    <a:rPr lang="de-DE" sz="800" i="1" kern="1200">
                      <a:latin typeface="Cambria Math"/>
                    </a:rPr>
                    <m:t>−</m:t>
                  </m:r>
                  <m:rad>
                    <m:radPr>
                      <m:degHide m:val="on"/>
                      <m:ctrlPr>
                        <a:rPr lang="de-DE" sz="800" i="1" kern="1200">
                          <a:latin typeface="Cambria Math"/>
                        </a:rPr>
                      </m:ctrlPr>
                    </m:radPr>
                    <m:deg/>
                    <m:e>
                      <m:f>
                        <m:fPr>
                          <m:ctrlPr>
                            <a:rPr lang="de-DE" sz="800" i="1" kern="1200">
                              <a:latin typeface="Cambria Math"/>
                            </a:rPr>
                          </m:ctrlPr>
                        </m:fPr>
                        <m:num>
                          <m:sSup>
                            <m:sSupPr>
                              <m:ctrlPr>
                                <a:rPr lang="de-DE" sz="800" i="1" kern="1200">
                                  <a:latin typeface="Cambria Math"/>
                                </a:rPr>
                              </m:ctrlPr>
                            </m:sSupPr>
                            <m:e>
                              <m:r>
                                <a:rPr lang="de-DE" sz="800" i="1" kern="1200">
                                  <a:latin typeface="Cambria Math"/>
                                </a:rPr>
                                <m:t>𝑝</m:t>
                              </m:r>
                            </m:e>
                            <m:sup>
                              <m:r>
                                <a:rPr lang="de-DE" sz="800" i="1" kern="1200">
                                  <a:latin typeface="Cambria Math"/>
                                </a:rPr>
                                <m:t>3</m:t>
                              </m:r>
                            </m:sup>
                          </m:sSup>
                        </m:num>
                        <m:den>
                          <m:r>
                            <a:rPr lang="de-DE" sz="800" i="1" kern="1200">
                              <a:latin typeface="Cambria Math"/>
                            </a:rPr>
                            <m:t>27</m:t>
                          </m:r>
                        </m:den>
                      </m:f>
                      <m:r>
                        <a:rPr lang="de-DE" sz="800" i="1" kern="1200">
                          <a:latin typeface="Cambria Math"/>
                        </a:rPr>
                        <m:t>+</m:t>
                      </m:r>
                      <m:f>
                        <m:fPr>
                          <m:ctrlPr>
                            <a:rPr lang="de-DE" sz="800" i="1" kern="1200">
                              <a:latin typeface="Cambria Math"/>
                            </a:rPr>
                          </m:ctrlPr>
                        </m:fPr>
                        <m:num>
                          <m:sSup>
                            <m:sSupPr>
                              <m:ctrlPr>
                                <a:rPr lang="de-DE" sz="800" i="1" kern="1200">
                                  <a:latin typeface="Cambria Math"/>
                                </a:rPr>
                              </m:ctrlPr>
                            </m:sSupPr>
                            <m:e>
                              <m:r>
                                <a:rPr lang="de-DE" sz="800" i="1" kern="1200">
                                  <a:latin typeface="Cambria Math"/>
                                </a:rPr>
                                <m:t>𝑞</m:t>
                              </m:r>
                            </m:e>
                            <m:sup>
                              <m:r>
                                <a:rPr lang="de-DE" sz="800" i="1" kern="1200">
                                  <a:latin typeface="Cambria Math"/>
                                </a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a:rPr lang="de-DE" sz="800" i="1" kern="1200">
                              <a:latin typeface="Cambria Math"/>
                            </a:rPr>
                            <m:t>4</m:t>
                          </m:r>
                        </m:den>
                      </m:f>
                    </m:e>
                  </m:rad>
                </m:e>
              </m:rad>
            </m:oMath>
          </a14:m>
          <a:r>
            <a:rPr lang="de-DE" sz="800" kern="1200"/>
            <a:t> </a:t>
          </a:r>
        </a:p>
      </dsp:txBody>
      <dsp:txXfrm rot="-5400000">
        <a:off x="-4987" y="2948629"/>
        <a:ext cx="980917" cy="391893"/>
      </dsp:txXfrm>
    </dsp:sp>
    <dsp:sp modelId="{3188375D-104E-49C4-B049-A598607FAA3D}">
      <dsp:nvSpPr>
        <dsp:cNvPr id="0" name=""/>
        <dsp:cNvSpPr/>
      </dsp:nvSpPr>
      <dsp:spPr>
        <a:xfrm rot="5400000">
          <a:off x="2918798" y="505326"/>
          <a:ext cx="892796" cy="4798482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9824" tIns="33020" rIns="33020" bIns="33020" numCol="1" spcCol="1270" anchor="ctr" anchorCtr="0">
          <a:noAutofit/>
        </a:bodyPr>
        <a:lstStyle/>
        <a:p>
          <a:pPr marL="285750" lvl="1" indent="-285750" algn="l" defTabSz="2311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de-DE" sz="5200" kern="1200"/>
        </a:p>
      </dsp:txBody>
      <dsp:txXfrm rot="-5400000">
        <a:off x="965956" y="2501752"/>
        <a:ext cx="4754899" cy="805630"/>
      </dsp:txXfrm>
    </dsp:sp>
    <dsp:sp modelId="{51AD8C14-3757-4F78-90A5-DF77CC2ADFC0}">
      <dsp:nvSpPr>
        <dsp:cNvPr id="0" name=""/>
        <dsp:cNvSpPr/>
      </dsp:nvSpPr>
      <dsp:spPr>
        <a:xfrm rot="5400000">
          <a:off x="-210909" y="3891615"/>
          <a:ext cx="1372810" cy="960967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14:m xmlns:a14="http://schemas.microsoft.com/office/drawing/2010/main">
            <m:oMath xmlns:m="http://schemas.openxmlformats.org/officeDocument/2006/math">
              <m:f>
                <m:fPr>
                  <m:ctrlPr>
                    <a:rPr lang="de-DE" sz="1400" i="1" kern="1200">
                      <a:latin typeface="Cambria Math"/>
                    </a:rPr>
                  </m:ctrlPr>
                </m:fPr>
                <m:num>
                  <m:sSup>
                    <m:sSupPr>
                      <m:ctrlPr>
                        <a:rPr lang="de-DE" sz="1400" i="1" kern="1200">
                          <a:latin typeface="Cambria Math"/>
                        </a:rPr>
                      </m:ctrlPr>
                    </m:sSupPr>
                    <m:e>
                      <m:r>
                        <a:rPr lang="de-DE" sz="1400" i="1" kern="1200">
                          <a:latin typeface="Cambria Math"/>
                        </a:rPr>
                        <m:t>𝑝</m:t>
                      </m:r>
                    </m:e>
                    <m:sup>
                      <m:r>
                        <a:rPr lang="de-DE" sz="1400" i="1" kern="1200">
                          <a:latin typeface="Cambria Math"/>
                        </a:rPr>
                        <m:t>3</m:t>
                      </m:r>
                    </m:sup>
                  </m:sSup>
                </m:num>
                <m:den>
                  <m:r>
                    <a:rPr lang="de-DE" sz="1400" i="1" kern="1200">
                      <a:latin typeface="Cambria Math"/>
                    </a:rPr>
                    <m:t>27</m:t>
                  </m:r>
                </m:den>
              </m:f>
              <m:r>
                <a:rPr lang="de-DE" sz="1400" i="1" kern="1200">
                  <a:latin typeface="Cambria Math"/>
                </a:rPr>
                <m:t>+</m:t>
              </m:r>
              <m:f>
                <m:fPr>
                  <m:ctrlPr>
                    <a:rPr lang="de-DE" sz="1400" i="1" kern="1200">
                      <a:latin typeface="Cambria Math"/>
                    </a:rPr>
                  </m:ctrlPr>
                </m:fPr>
                <m:num>
                  <m:sSup>
                    <m:sSupPr>
                      <m:ctrlPr>
                        <a:rPr lang="de-DE" sz="1400" i="1" kern="1200">
                          <a:latin typeface="Cambria Math"/>
                        </a:rPr>
                      </m:ctrlPr>
                    </m:sSupPr>
                    <m:e>
                      <m:r>
                        <a:rPr lang="de-DE" sz="1400" i="1" kern="1200">
                          <a:latin typeface="Cambria Math"/>
                        </a:rPr>
                        <m:t>𝑞</m:t>
                      </m:r>
                    </m:e>
                    <m:sup>
                      <m:r>
                        <a:rPr lang="de-DE" sz="1400" i="1" kern="1200">
                          <a:latin typeface="Cambria Math"/>
                        </a:rPr>
                        <m:t>2</m:t>
                      </m:r>
                    </m:sup>
                  </m:sSup>
                </m:num>
                <m:den>
                  <m:r>
                    <a:rPr lang="de-DE" sz="1400" i="1" kern="1200">
                      <a:latin typeface="Cambria Math"/>
                    </a:rPr>
                    <m:t>4</m:t>
                  </m:r>
                </m:den>
              </m:f>
              <m:r>
                <a:rPr lang="de-DE" sz="1400" i="1" kern="1200">
                  <a:latin typeface="Cambria Math"/>
                </a:rPr>
                <m:t>&gt;0 </m:t>
              </m:r>
            </m:oMath>
          </a14:m>
          <a:r>
            <a:rPr lang="de-DE" sz="1400" kern="1200"/>
            <a:t> </a:t>
          </a:r>
        </a:p>
      </dsp:txBody>
      <dsp:txXfrm rot="-5400000">
        <a:off x="-4987" y="4166178"/>
        <a:ext cx="960967" cy="411843"/>
      </dsp:txXfrm>
    </dsp:sp>
    <dsp:sp modelId="{9690D824-7146-48D3-9AB0-CAED1D8FE3A6}">
      <dsp:nvSpPr>
        <dsp:cNvPr id="0" name=""/>
        <dsp:cNvSpPr/>
      </dsp:nvSpPr>
      <dsp:spPr>
        <a:xfrm rot="5400000">
          <a:off x="2909057" y="1732616"/>
          <a:ext cx="892326" cy="4798482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9824" tIns="33020" rIns="33020" bIns="33020" numCol="1" spcCol="1270" anchor="ctr" anchorCtr="0">
          <a:noAutofit/>
        </a:bodyPr>
        <a:lstStyle/>
        <a:p>
          <a:pPr marL="285750" lvl="1" indent="-285750" algn="l" defTabSz="2311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de-DE" sz="5200" kern="1200"/>
        </a:p>
      </dsp:txBody>
      <dsp:txXfrm rot="-5400000">
        <a:off x="955979" y="3729254"/>
        <a:ext cx="4754922" cy="80520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3F18DC263EA504E8C79F366FBE9D56C" ma:contentTypeVersion="0" ma:contentTypeDescription="Ein neues Dokument erstellen." ma:contentTypeScope="" ma:versionID="654bf78913847e630e6cf5fd00904c7a">
  <xsd:schema xmlns:xsd="http://www.w3.org/2001/XMLSchema" xmlns:p="http://schemas.microsoft.com/office/2006/metadata/properties" targetNamespace="http://schemas.microsoft.com/office/2006/metadata/properties" ma:root="true" ma:fieldsID="246f02dd96380beb4f7cdcce14d77fd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 ma:readOnly="tru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8A3C7F-D4E7-4E71-981F-E3962D5C40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20DDE4D8-ADA2-4742-BEF5-0DE83B53AEB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BFC63A2-CDAE-4506-9A63-B49FBEA1B3C9}">
  <ds:schemaRefs>
    <ds:schemaRef ds:uri="http://schemas.openxmlformats.org/package/2006/metadata/core-properties"/>
    <ds:schemaRef ds:uri="http://purl.org/dc/dcmitype/"/>
    <ds:schemaRef ds:uri="http://www.w3.org/XML/1998/namespace"/>
    <ds:schemaRef ds:uri="http://schemas.microsoft.com/office/2006/documentManagement/types"/>
    <ds:schemaRef ds:uri="http://schemas.microsoft.com/office/2006/metadata/properties"/>
    <ds:schemaRef ds:uri="http://purl.org/dc/terms/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2A5DE9C1-1837-41BE-9402-0CA4800239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MathePlusHR-1.dotx</Template>
  <TotalTime>0</TotalTime>
  <Pages>11</Pages>
  <Words>948</Words>
  <Characters>5974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 Blindtext</vt:lpstr>
    </vt:vector>
  </TitlesOfParts>
  <Company>IZLBW</Company>
  <LinksUpToDate>false</LinksUpToDate>
  <CharactersWithSpaces>6909</CharactersWithSpaces>
  <SharedDoc>false</SharedDoc>
  <HLinks>
    <vt:vector size="138" baseType="variant">
      <vt:variant>
        <vt:i4>4653103</vt:i4>
      </vt:variant>
      <vt:variant>
        <vt:i4>129</vt:i4>
      </vt:variant>
      <vt:variant>
        <vt:i4>0</vt:i4>
      </vt:variant>
      <vt:variant>
        <vt:i4>5</vt:i4>
      </vt:variant>
      <vt:variant>
        <vt:lpwstr>mailto:hermann.tasci@ls.kv.bwl.de</vt:lpwstr>
      </vt:variant>
      <vt:variant>
        <vt:lpwstr/>
      </vt:variant>
      <vt:variant>
        <vt:i4>1704063</vt:i4>
      </vt:variant>
      <vt:variant>
        <vt:i4>126</vt:i4>
      </vt:variant>
      <vt:variant>
        <vt:i4>0</vt:i4>
      </vt:variant>
      <vt:variant>
        <vt:i4>5</vt:i4>
      </vt:variant>
      <vt:variant>
        <vt:lpwstr>mailto:daniel.walter@ls.kv.bwl.de</vt:lpwstr>
      </vt:variant>
      <vt:variant>
        <vt:lpwstr/>
      </vt:variant>
      <vt:variant>
        <vt:i4>5242885</vt:i4>
      </vt:variant>
      <vt:variant>
        <vt:i4>123</vt:i4>
      </vt:variant>
      <vt:variant>
        <vt:i4>0</vt:i4>
      </vt:variant>
      <vt:variant>
        <vt:i4>5</vt:i4>
      </vt:variant>
      <vt:variant>
        <vt:lpwstr>http://www.evaluation-bw.de/</vt:lpwstr>
      </vt:variant>
      <vt:variant>
        <vt:lpwstr/>
      </vt:variant>
      <vt:variant>
        <vt:i4>1114169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_Toc328727045</vt:lpwstr>
      </vt:variant>
      <vt:variant>
        <vt:i4>1114169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_Toc328727044</vt:lpwstr>
      </vt:variant>
      <vt:variant>
        <vt:i4>1114169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_Toc328727043</vt:lpwstr>
      </vt:variant>
      <vt:variant>
        <vt:i4>1114169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_Toc328727042</vt:lpwstr>
      </vt:variant>
      <vt:variant>
        <vt:i4>1114169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_Toc328727041</vt:lpwstr>
      </vt:variant>
      <vt:variant>
        <vt:i4>1114169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_Toc328727040</vt:lpwstr>
      </vt:variant>
      <vt:variant>
        <vt:i4>1441849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_Toc328727039</vt:lpwstr>
      </vt:variant>
      <vt:variant>
        <vt:i4>1441849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_Toc328727038</vt:lpwstr>
      </vt:variant>
      <vt:variant>
        <vt:i4>1441849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_Toc328727037</vt:lpwstr>
      </vt:variant>
      <vt:variant>
        <vt:i4>1441849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_Toc328727036</vt:lpwstr>
      </vt:variant>
      <vt:variant>
        <vt:i4>1441849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_Toc328727035</vt:lpwstr>
      </vt:variant>
      <vt:variant>
        <vt:i4>1441849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_Toc328727034</vt:lpwstr>
      </vt:variant>
      <vt:variant>
        <vt:i4>1441849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_Toc328727033</vt:lpwstr>
      </vt:variant>
      <vt:variant>
        <vt:i4>1441849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_Toc328727032</vt:lpwstr>
      </vt:variant>
      <vt:variant>
        <vt:i4>1441849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_Toc328727031</vt:lpwstr>
      </vt:variant>
      <vt:variant>
        <vt:i4>1441849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_Toc328727030</vt:lpwstr>
      </vt:variant>
      <vt:variant>
        <vt:i4>1507385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_Toc328727029</vt:lpwstr>
      </vt:variant>
      <vt:variant>
        <vt:i4>1507385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_Toc328727028</vt:lpwstr>
      </vt:variant>
      <vt:variant>
        <vt:i4>1507385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_Toc328727027</vt:lpwstr>
      </vt:variant>
      <vt:variant>
        <vt:i4>1507385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_Toc328727026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Blindtext</dc:title>
  <dc:creator>Schule</dc:creator>
  <cp:lastModifiedBy>Neufeld, Konrad (LS)</cp:lastModifiedBy>
  <cp:revision>10</cp:revision>
  <cp:lastPrinted>2012-09-06T08:52:00Z</cp:lastPrinted>
  <dcterms:created xsi:type="dcterms:W3CDTF">2015-11-26T07:36:00Z</dcterms:created>
  <dcterms:modified xsi:type="dcterms:W3CDTF">2015-11-26T18:14:00Z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0x01010023F18DC263EA504E8C79F366FBE9D56C</vt:lpwstr>
  </property>
</Properties>
</file>